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7289BCC3"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CC2A36">
        <w:rPr>
          <w:lang w:val="en-US"/>
        </w:rPr>
        <w:t>7</w:t>
      </w:r>
      <w:r w:rsidR="00226C4D">
        <w:rPr>
          <w:lang w:val="en-US"/>
        </w:rPr>
        <w:t>-bis</w:t>
      </w:r>
      <w:r w:rsidRPr="00DE3FC8">
        <w:rPr>
          <w:lang w:val="en-US"/>
        </w:rPr>
        <w:tab/>
      </w:r>
      <w:r w:rsidR="00C33F06" w:rsidRPr="00C33F06">
        <w:rPr>
          <w:sz w:val="32"/>
          <w:szCs w:val="32"/>
          <w:lang w:val="en-US"/>
        </w:rPr>
        <w:t>R2-2408761</w:t>
      </w:r>
    </w:p>
    <w:p w14:paraId="5104E0A7" w14:textId="6F460DBC" w:rsidR="006255E7" w:rsidRDefault="00226C4D" w:rsidP="006255E7">
      <w:pPr>
        <w:pStyle w:val="CRCoverPage"/>
        <w:outlineLvl w:val="0"/>
        <w:rPr>
          <w:b/>
          <w:noProof/>
          <w:sz w:val="24"/>
        </w:rPr>
      </w:pPr>
      <w:r>
        <w:rPr>
          <w:b/>
          <w:noProof/>
          <w:sz w:val="24"/>
        </w:rPr>
        <w:t>Hefei</w:t>
      </w:r>
      <w:r w:rsidR="006255E7">
        <w:rPr>
          <w:b/>
          <w:noProof/>
          <w:sz w:val="24"/>
        </w:rPr>
        <w:t xml:space="preserve">, </w:t>
      </w:r>
      <w:r>
        <w:rPr>
          <w:b/>
          <w:noProof/>
          <w:sz w:val="24"/>
        </w:rPr>
        <w:t>China</w:t>
      </w:r>
      <w:r w:rsidR="006255E7">
        <w:rPr>
          <w:b/>
          <w:noProof/>
          <w:sz w:val="24"/>
        </w:rPr>
        <w:t xml:space="preserve">, </w:t>
      </w:r>
      <w:r w:rsidR="00CC2A36">
        <w:rPr>
          <w:b/>
          <w:noProof/>
          <w:sz w:val="24"/>
        </w:rPr>
        <w:t>1</w:t>
      </w:r>
      <w:r>
        <w:rPr>
          <w:b/>
          <w:noProof/>
          <w:sz w:val="24"/>
        </w:rPr>
        <w:t>4</w:t>
      </w:r>
      <w:r w:rsidR="00B97494" w:rsidRPr="00B97494">
        <w:rPr>
          <w:b/>
          <w:noProof/>
          <w:sz w:val="24"/>
          <w:vertAlign w:val="superscript"/>
        </w:rPr>
        <w:t>th</w:t>
      </w:r>
      <w:r w:rsidR="00E455C2">
        <w:rPr>
          <w:b/>
          <w:noProof/>
          <w:sz w:val="24"/>
        </w:rPr>
        <w:t xml:space="preserve"> – </w:t>
      </w:r>
      <w:r>
        <w:rPr>
          <w:b/>
          <w:noProof/>
          <w:sz w:val="24"/>
        </w:rPr>
        <w:t>18</w:t>
      </w:r>
      <w:r w:rsidRPr="00226C4D">
        <w:rPr>
          <w:b/>
          <w:noProof/>
          <w:sz w:val="24"/>
          <w:vertAlign w:val="superscript"/>
        </w:rPr>
        <w:t>th</w:t>
      </w:r>
      <w:r>
        <w:rPr>
          <w:b/>
          <w:noProof/>
          <w:sz w:val="24"/>
        </w:rPr>
        <w:t xml:space="preserve"> October</w:t>
      </w:r>
      <w:r w:rsidR="00E455C2">
        <w:rPr>
          <w:b/>
          <w:noProof/>
          <w:sz w:val="24"/>
        </w:rPr>
        <w:t xml:space="preserve"> 202</w:t>
      </w:r>
      <w:r w:rsidR="00B97494">
        <w:rPr>
          <w:b/>
          <w:noProof/>
          <w:sz w:val="24"/>
        </w:rPr>
        <w:t>4</w:t>
      </w:r>
    </w:p>
    <w:p w14:paraId="432B3E09" w14:textId="77777777" w:rsidR="00E90E49" w:rsidRPr="00CE0424" w:rsidRDefault="00E90E49" w:rsidP="00357380">
      <w:pPr>
        <w:pStyle w:val="3GPPHeader"/>
      </w:pPr>
    </w:p>
    <w:p w14:paraId="6CF7B12A" w14:textId="45381DC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25E17">
        <w:rPr>
          <w:sz w:val="22"/>
          <w:szCs w:val="22"/>
        </w:rPr>
        <w:t>7.0.1</w:t>
      </w:r>
    </w:p>
    <w:p w14:paraId="7554868D" w14:textId="1985350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3DB6EBD3" w:rsidR="00E90E49" w:rsidRPr="00CE0424" w:rsidRDefault="003D3C45" w:rsidP="00311702">
      <w:pPr>
        <w:pStyle w:val="3GPPHeader"/>
        <w:rPr>
          <w:sz w:val="22"/>
          <w:szCs w:val="22"/>
        </w:rPr>
      </w:pPr>
      <w:r w:rsidRPr="7CE692DB">
        <w:rPr>
          <w:sz w:val="22"/>
          <w:szCs w:val="22"/>
        </w:rPr>
        <w:t>Title:</w:t>
      </w:r>
      <w:r>
        <w:tab/>
      </w:r>
      <w:r w:rsidR="00CD689F">
        <w:rPr>
          <w:sz w:val="22"/>
          <w:szCs w:val="22"/>
        </w:rPr>
        <w:t xml:space="preserve">Regarding </w:t>
      </w:r>
      <w:r w:rsidR="00225E17">
        <w:rPr>
          <w:sz w:val="22"/>
          <w:szCs w:val="22"/>
        </w:rPr>
        <w:t>missing capability for DPC</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Default="00230D18" w:rsidP="00CE0424">
      <w:pPr>
        <w:pStyle w:val="Heading1"/>
      </w:pPr>
      <w:r>
        <w:t>1</w:t>
      </w:r>
      <w:r>
        <w:tab/>
      </w:r>
      <w:r w:rsidR="00E90E49" w:rsidRPr="00CE0424">
        <w:t>Introduction</w:t>
      </w:r>
    </w:p>
    <w:p w14:paraId="64289AA3" w14:textId="77777777" w:rsidR="00225E17" w:rsidRDefault="00225E17" w:rsidP="002E30AD"/>
    <w:p w14:paraId="784C7AF1" w14:textId="72555319" w:rsidR="00225E17" w:rsidRPr="002743A7" w:rsidRDefault="00225E17" w:rsidP="002E30AD">
      <w:r>
        <w:t>This contribution discusses the implementation of th</w:t>
      </w:r>
      <w:r w:rsidR="00B0046A">
        <w:t>e capabilities for DPC (</w:t>
      </w:r>
      <w:r w:rsidR="00B0046A">
        <w:sym w:font="Symbol" w:char="F044"/>
      </w:r>
      <w:proofErr w:type="spellStart"/>
      <w:r w:rsidR="00B0046A">
        <w:t>P</w:t>
      </w:r>
      <w:r w:rsidR="00B0046A" w:rsidRPr="00225E17">
        <w:rPr>
          <w:vertAlign w:val="subscript"/>
        </w:rPr>
        <w:t>PowerClass</w:t>
      </w:r>
      <w:proofErr w:type="spellEnd"/>
      <w:r w:rsidR="00B0046A">
        <w:t>)</w:t>
      </w:r>
      <w:r>
        <w:t>.</w:t>
      </w:r>
    </w:p>
    <w:p w14:paraId="1479496E" w14:textId="6A4F1BFA" w:rsidR="00B10583" w:rsidRDefault="00230D18" w:rsidP="007F7839">
      <w:pPr>
        <w:pStyle w:val="Heading1"/>
        <w:rPr>
          <w:lang w:val="en-US"/>
        </w:rPr>
      </w:pPr>
      <w:bookmarkStart w:id="0" w:name="_Ref178064866"/>
      <w:r w:rsidRPr="00B10583">
        <w:rPr>
          <w:lang w:val="en-US"/>
        </w:rPr>
        <w:t>2</w:t>
      </w:r>
      <w:r w:rsidRPr="00B10583">
        <w:rPr>
          <w:lang w:val="en-US"/>
        </w:rPr>
        <w:tab/>
      </w:r>
      <w:r w:rsidR="004000E8" w:rsidRPr="00B10583">
        <w:rPr>
          <w:lang w:val="en-US"/>
        </w:rPr>
        <w:t>Discussion</w:t>
      </w:r>
      <w:bookmarkEnd w:id="0"/>
    </w:p>
    <w:p w14:paraId="2570477B" w14:textId="5B56802F" w:rsidR="00B0046A" w:rsidRDefault="00B0046A" w:rsidP="00B0046A">
      <w:r>
        <w:t xml:space="preserve">During RAN2#125 an agreement was taken </w:t>
      </w:r>
      <w:r>
        <w:fldChar w:fldCharType="begin"/>
      </w:r>
      <w:r>
        <w:instrText xml:space="preserve"> REF _Ref178671429 \r \h </w:instrText>
      </w:r>
      <w:r>
        <w:fldChar w:fldCharType="separate"/>
      </w:r>
      <w:r>
        <w:t>[1]</w:t>
      </w:r>
      <w:r>
        <w:fldChar w:fldCharType="end"/>
      </w:r>
      <w:r>
        <w:t xml:space="preserve"> on the capability for DPC (</w:t>
      </w:r>
      <w:r>
        <w:sym w:font="Symbol" w:char="F044"/>
      </w:r>
      <w:proofErr w:type="spellStart"/>
      <w:r>
        <w:t>P</w:t>
      </w:r>
      <w:r w:rsidRPr="00225E17">
        <w:rPr>
          <w:vertAlign w:val="subscript"/>
        </w:rPr>
        <w:t>PowerClass</w:t>
      </w:r>
      <w:proofErr w:type="spellEnd"/>
      <w:r>
        <w:t>):</w:t>
      </w:r>
    </w:p>
    <w:tbl>
      <w:tblPr>
        <w:tblStyle w:val="TableGrid"/>
        <w:tblW w:w="0" w:type="auto"/>
        <w:tblLook w:val="04A0" w:firstRow="1" w:lastRow="0" w:firstColumn="1" w:lastColumn="0" w:noHBand="0" w:noVBand="1"/>
      </w:tblPr>
      <w:tblGrid>
        <w:gridCol w:w="9629"/>
      </w:tblGrid>
      <w:tr w:rsidR="00B0046A" w:rsidRPr="00B0046A" w14:paraId="30E31867" w14:textId="77777777" w:rsidTr="00DC555C">
        <w:tc>
          <w:tcPr>
            <w:tcW w:w="9629" w:type="dxa"/>
          </w:tcPr>
          <w:p w14:paraId="5F730B0E" w14:textId="77777777" w:rsidR="00B0046A" w:rsidRPr="00B0046A" w:rsidRDefault="00B0046A" w:rsidP="00DC555C">
            <w:pPr>
              <w:pStyle w:val="Doc-title"/>
              <w:rPr>
                <w:lang w:val="en-US" w:eastAsia="ja-JP"/>
              </w:rPr>
            </w:pPr>
            <w:hyperlink r:id="rId11" w:tooltip="C:Data3GPPExtractsR2-2400046_R4-2321998.docx" w:history="1">
              <w:r w:rsidRPr="00B0046A">
                <w:rPr>
                  <w:rStyle w:val="Hyperlink"/>
                  <w:lang w:val="en-US" w:eastAsia="ja-JP"/>
                </w:rPr>
                <w:t>R2-2400046</w:t>
              </w:r>
            </w:hyperlink>
            <w:r w:rsidRPr="00B0046A">
              <w:rPr>
                <w:lang w:val="en-US" w:eastAsia="ja-JP"/>
              </w:rPr>
              <w:tab/>
              <w:t>LS reply on further clarifications on enhancements to realize increasing UE power high limit for CA and DC (R4-2321998; contact: Huawei)</w:t>
            </w:r>
            <w:r w:rsidRPr="00B0046A">
              <w:rPr>
                <w:lang w:val="en-US" w:eastAsia="ja-JP"/>
              </w:rPr>
              <w:tab/>
              <w:t>RAN4</w:t>
            </w:r>
            <w:r w:rsidRPr="00B0046A">
              <w:rPr>
                <w:lang w:val="en-US" w:eastAsia="ja-JP"/>
              </w:rPr>
              <w:tab/>
              <w:t>LS in</w:t>
            </w:r>
            <w:r w:rsidRPr="00B0046A">
              <w:rPr>
                <w:lang w:val="en-US" w:eastAsia="ja-JP"/>
              </w:rPr>
              <w:tab/>
              <w:t>Rel-18</w:t>
            </w:r>
            <w:r w:rsidRPr="00B0046A">
              <w:rPr>
                <w:lang w:val="en-US" w:eastAsia="ja-JP"/>
              </w:rPr>
              <w:tab/>
              <w:t>NR_cov_enh2</w:t>
            </w:r>
            <w:r w:rsidRPr="00B0046A">
              <w:rPr>
                <w:lang w:val="en-US" w:eastAsia="ja-JP"/>
              </w:rPr>
              <w:tab/>
              <w:t>To:RAN2</w:t>
            </w:r>
            <w:r w:rsidRPr="00B0046A">
              <w:rPr>
                <w:lang w:val="en-US" w:eastAsia="ja-JP"/>
              </w:rPr>
              <w:tab/>
              <w:t>Cc:RAN1</w:t>
            </w:r>
          </w:p>
          <w:p w14:paraId="5B7BFBF7" w14:textId="77777777" w:rsidR="00B0046A" w:rsidRPr="00B0046A" w:rsidRDefault="00B0046A" w:rsidP="00DC555C">
            <w:pPr>
              <w:pStyle w:val="Agreement"/>
              <w:rPr>
                <w:rFonts w:cs="Arial"/>
                <w:szCs w:val="20"/>
                <w:lang w:val="en-US"/>
              </w:rPr>
            </w:pPr>
            <w:r w:rsidRPr="00B0046A">
              <w:rPr>
                <w:lang w:val="en-US" w:eastAsia="ja-JP"/>
              </w:rPr>
              <w:t xml:space="preserve">The capability of </w:t>
            </w:r>
            <w:proofErr w:type="spellStart"/>
            <w:r w:rsidRPr="00B0046A">
              <w:rPr>
                <w:lang w:val="en-US" w:eastAsia="ja-JP"/>
              </w:rPr>
              <w:t>ΔPPowerClass</w:t>
            </w:r>
            <w:proofErr w:type="spellEnd"/>
            <w:r w:rsidRPr="00B0046A">
              <w:rPr>
                <w:lang w:val="en-US" w:eastAsia="ja-JP"/>
              </w:rPr>
              <w:t xml:space="preserve"> reporting feature is per UE and this will be directly implemented in</w:t>
            </w:r>
            <w:r w:rsidRPr="00B0046A">
              <w:rPr>
                <w:rFonts w:cs="Arial"/>
                <w:szCs w:val="20"/>
                <w:lang w:val="en-US"/>
              </w:rPr>
              <w:t xml:space="preserve"> the mega CR</w:t>
            </w:r>
          </w:p>
          <w:p w14:paraId="3E7E1171" w14:textId="77777777" w:rsidR="00B0046A" w:rsidRPr="00B0046A" w:rsidRDefault="00B0046A" w:rsidP="00DC555C">
            <w:pPr>
              <w:pStyle w:val="Agreement"/>
              <w:rPr>
                <w:lang w:val="en-US" w:eastAsia="ja-JP"/>
              </w:rPr>
            </w:pPr>
            <w:r w:rsidRPr="00B0046A">
              <w:rPr>
                <w:lang w:val="en-US"/>
              </w:rPr>
              <w:t>Noted</w:t>
            </w:r>
          </w:p>
          <w:p w14:paraId="056FE64F" w14:textId="77777777" w:rsidR="00B0046A" w:rsidRPr="00B0046A" w:rsidRDefault="00B0046A" w:rsidP="00DC555C">
            <w:pPr>
              <w:rPr>
                <w:lang w:val="en-US"/>
              </w:rPr>
            </w:pPr>
          </w:p>
        </w:tc>
      </w:tr>
    </w:tbl>
    <w:p w14:paraId="6FAF0D25" w14:textId="4EF988AF" w:rsidR="00955B8C" w:rsidRDefault="00955B8C" w:rsidP="00B0046A"/>
    <w:p w14:paraId="3F39DD64" w14:textId="6F207748" w:rsidR="00B0046A" w:rsidRDefault="00B0046A" w:rsidP="00B0046A">
      <w:r>
        <w:t xml:space="preserve">However, </w:t>
      </w:r>
      <w:r w:rsidR="009E00BD">
        <w:t xml:space="preserve">neither </w:t>
      </w:r>
      <w:r>
        <w:t xml:space="preserve">in </w:t>
      </w:r>
      <w:r w:rsidR="009E00BD">
        <w:t xml:space="preserve">3GPP </w:t>
      </w:r>
      <w:r>
        <w:t>38.306</w:t>
      </w:r>
      <w:r w:rsidR="009E00BD">
        <w:t xml:space="preserve"> nor</w:t>
      </w:r>
      <w:r>
        <w:t xml:space="preserve"> the latest UE Capability CR </w:t>
      </w:r>
      <w:r w:rsidR="00980F90">
        <w:t xml:space="preserve">is </w:t>
      </w:r>
      <w:r>
        <w:t xml:space="preserve">there </w:t>
      </w:r>
      <w:r w:rsidR="00980F90">
        <w:t xml:space="preserve">a </w:t>
      </w:r>
      <w:r>
        <w:t>reference to this</w:t>
      </w:r>
      <w:r w:rsidR="009E00BD">
        <w:t>.</w:t>
      </w:r>
    </w:p>
    <w:p w14:paraId="5305FCA7" w14:textId="4D37369D" w:rsidR="009E00BD" w:rsidRDefault="009E00BD" w:rsidP="009E00BD">
      <w:pPr>
        <w:pStyle w:val="Observation"/>
      </w:pPr>
      <w:r>
        <w:t>RAN2 agreed to include capability for DPC but it has not been implemented.</w:t>
      </w:r>
    </w:p>
    <w:p w14:paraId="0BA8BFDE" w14:textId="205F05E6" w:rsidR="009E00BD" w:rsidRDefault="009E00BD" w:rsidP="009E00BD">
      <w:r>
        <w:t xml:space="preserve">For this </w:t>
      </w:r>
      <w:r w:rsidR="0010480F">
        <w:t>reason,</w:t>
      </w:r>
      <w:r>
        <w:t xml:space="preserve"> we propose to add it according to the technical proposals below.</w:t>
      </w:r>
    </w:p>
    <w:p w14:paraId="6D353292" w14:textId="75A4E079" w:rsidR="009E00BD" w:rsidRDefault="009E00BD" w:rsidP="009E00BD">
      <w:pPr>
        <w:pStyle w:val="Proposal"/>
      </w:pPr>
      <w:r>
        <w:t>RAN2 implements UE capability for DPC reporting according to technical proposals in this contribution.</w:t>
      </w:r>
    </w:p>
    <w:p w14:paraId="487C5C18" w14:textId="77777777" w:rsidR="009E00BD" w:rsidRPr="009E00BD" w:rsidRDefault="009E00BD" w:rsidP="009E00BD"/>
    <w:p w14:paraId="5C028008" w14:textId="1367FD0F" w:rsidR="00A9158B" w:rsidRDefault="00A9158B">
      <w:pPr>
        <w:overflowPunct/>
        <w:autoSpaceDE/>
        <w:autoSpaceDN/>
        <w:adjustRightInd/>
        <w:spacing w:after="0"/>
        <w:textAlignment w:val="auto"/>
      </w:pPr>
      <w:r>
        <w:br w:type="page"/>
      </w:r>
    </w:p>
    <w:p w14:paraId="1460E885" w14:textId="1405FFD8" w:rsidR="007F2276" w:rsidRPr="00CE0424" w:rsidRDefault="001568DC" w:rsidP="007F2276">
      <w:pPr>
        <w:pStyle w:val="Heading1"/>
      </w:pPr>
      <w:r>
        <w:lastRenderedPageBreak/>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063B187" w14:textId="7127EB07" w:rsidR="006E1C82" w:rsidRDefault="006F6582" w:rsidP="008E065E">
      <w:pPr>
        <w:pStyle w:val="BodyText"/>
        <w:rPr>
          <w:b/>
          <w:bCs/>
        </w:rPr>
      </w:pPr>
      <w:r>
        <w:rPr>
          <w:bCs/>
        </w:rPr>
        <w:fldChar w:fldCharType="begin"/>
      </w:r>
      <w:r>
        <w:rPr>
          <w:bCs/>
        </w:rPr>
        <w:instrText xml:space="preserve"> TOC \f O \n \h \z \t "Observation" \c </w:instrText>
      </w:r>
      <w:r>
        <w:rPr>
          <w:bCs/>
        </w:rPr>
        <w:fldChar w:fldCharType="separate"/>
      </w:r>
      <w:r w:rsidR="00B0046A">
        <w:rPr>
          <w:b/>
          <w:noProof/>
        </w:rPr>
        <w:t>No table of figures entries found.</w:t>
      </w: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3922BF6" w14:textId="52C5D459" w:rsidR="00C01F33" w:rsidRPr="007A4171" w:rsidRDefault="006E1C82" w:rsidP="007A4171">
      <w:pPr>
        <w:pStyle w:val="BodyText"/>
        <w:rPr>
          <w:b/>
          <w:bCs/>
        </w:rPr>
      </w:pPr>
      <w:r>
        <w:rPr>
          <w:bCs/>
          <w:lang w:val="en-US"/>
        </w:rPr>
        <w:fldChar w:fldCharType="begin"/>
      </w:r>
      <w:r>
        <w:rPr>
          <w:bCs/>
          <w:lang w:val="en-US"/>
        </w:rPr>
        <w:instrText xml:space="preserve"> TOC \n \h \z \t "Proposal" \c </w:instrText>
      </w:r>
      <w:r>
        <w:rPr>
          <w:bCs/>
          <w:lang w:val="en-US"/>
        </w:rPr>
        <w:fldChar w:fldCharType="separate"/>
      </w:r>
      <w:r w:rsidR="00B0046A">
        <w:rPr>
          <w:b/>
          <w:noProof/>
        </w:rPr>
        <w:t>No table of figures entries found.</w:t>
      </w:r>
      <w:r>
        <w:rPr>
          <w:b/>
          <w:bCs/>
          <w:lang w:val="en-US"/>
        </w:rPr>
        <w:fldChar w:fldCharType="end"/>
      </w:r>
    </w:p>
    <w:p w14:paraId="29AD60D9" w14:textId="463D8879" w:rsidR="00F507D1" w:rsidRPr="00CE0424" w:rsidRDefault="001568DC" w:rsidP="00CE0424">
      <w:pPr>
        <w:pStyle w:val="Heading1"/>
      </w:pPr>
      <w:bookmarkStart w:id="1" w:name="_In-sequence_SDU_delivery"/>
      <w:bookmarkEnd w:id="1"/>
      <w:r>
        <w:t>4</w:t>
      </w:r>
      <w:r>
        <w:tab/>
      </w:r>
      <w:r w:rsidR="00F507D1" w:rsidRPr="00CE0424">
        <w:t>References</w:t>
      </w:r>
    </w:p>
    <w:p w14:paraId="76E48748" w14:textId="53C20172" w:rsidR="003A7EF3" w:rsidRDefault="00B0046A" w:rsidP="009E00BD">
      <w:pPr>
        <w:pStyle w:val="Reference"/>
        <w:numPr>
          <w:ilvl w:val="0"/>
          <w:numId w:val="13"/>
        </w:numPr>
        <w:overflowPunct/>
        <w:autoSpaceDE/>
        <w:autoSpaceDN/>
        <w:adjustRightInd/>
        <w:spacing w:line="256" w:lineRule="auto"/>
        <w:textAlignment w:val="auto"/>
      </w:pPr>
      <w:bookmarkStart w:id="2" w:name="_Ref174151459"/>
      <w:bookmarkStart w:id="3" w:name="_Ref189809556"/>
      <w:bookmarkStart w:id="4" w:name="_Ref166048995"/>
      <w:bookmarkStart w:id="5" w:name="_Ref178671429"/>
      <w:r>
        <w:t>R2</w:t>
      </w:r>
      <w:r w:rsidR="00CD689F" w:rsidRPr="00CD689F">
        <w:t>-</w:t>
      </w:r>
      <w:r w:rsidRPr="00B0046A">
        <w:t>2401550</w:t>
      </w:r>
      <w:r w:rsidR="00633D3A">
        <w:t xml:space="preserve">, </w:t>
      </w:r>
      <w:bookmarkEnd w:id="2"/>
      <w:bookmarkEnd w:id="3"/>
      <w:bookmarkEnd w:id="4"/>
      <w:r w:rsidRPr="00B0046A">
        <w:t>Report from Further NR coverage enhancements session</w:t>
      </w:r>
      <w:r>
        <w:t xml:space="preserve">, </w:t>
      </w:r>
      <w:r w:rsidRPr="00B0046A">
        <w:t>Feb. 26th – Mar. 1st, 2024</w:t>
      </w:r>
      <w:bookmarkEnd w:id="5"/>
    </w:p>
    <w:p w14:paraId="79300CA0" w14:textId="77777777" w:rsidR="009E00BD" w:rsidRDefault="009E00BD" w:rsidP="009E00BD">
      <w:pPr>
        <w:pStyle w:val="Reference"/>
        <w:numPr>
          <w:ilvl w:val="0"/>
          <w:numId w:val="0"/>
        </w:numPr>
        <w:overflowPunct/>
        <w:autoSpaceDE/>
        <w:autoSpaceDN/>
        <w:adjustRightInd/>
        <w:spacing w:line="256" w:lineRule="auto"/>
        <w:ind w:left="567" w:hanging="567"/>
        <w:textAlignment w:val="auto"/>
      </w:pPr>
    </w:p>
    <w:p w14:paraId="04F24C08" w14:textId="5E5B709F" w:rsidR="009E00BD" w:rsidRDefault="009E00BD">
      <w:pPr>
        <w:overflowPunct/>
        <w:autoSpaceDE/>
        <w:autoSpaceDN/>
        <w:adjustRightInd/>
        <w:spacing w:after="0"/>
        <w:textAlignment w:val="auto"/>
        <w:rPr>
          <w:rFonts w:ascii="Arial" w:hAnsi="Arial"/>
          <w:lang w:eastAsia="zh-CN"/>
        </w:rPr>
      </w:pPr>
      <w:r>
        <w:br w:type="page"/>
      </w:r>
    </w:p>
    <w:p w14:paraId="74FC79EC" w14:textId="611CEB4E" w:rsidR="009E00BD" w:rsidRDefault="009E00BD" w:rsidP="009E00BD">
      <w:pPr>
        <w:pStyle w:val="Heading1"/>
      </w:pPr>
      <w:r>
        <w:lastRenderedPageBreak/>
        <w:t>ANNEX – TP 38.306</w:t>
      </w:r>
    </w:p>
    <w:p w14:paraId="2307AB89" w14:textId="77777777" w:rsidR="002B68F6" w:rsidRPr="006A51C3" w:rsidRDefault="002B68F6" w:rsidP="002B68F6">
      <w:pPr>
        <w:pStyle w:val="Heading3"/>
      </w:pPr>
      <w:bookmarkStart w:id="6" w:name="_Toc12750891"/>
      <w:bookmarkStart w:id="7" w:name="_Toc29382255"/>
      <w:bookmarkStart w:id="8" w:name="_Toc37093372"/>
      <w:bookmarkStart w:id="9" w:name="_Toc37238648"/>
      <w:bookmarkStart w:id="10" w:name="_Toc37238762"/>
      <w:bookmarkStart w:id="11" w:name="_Toc46488657"/>
      <w:bookmarkStart w:id="12" w:name="_Toc52574078"/>
      <w:bookmarkStart w:id="13" w:name="_Toc52574164"/>
      <w:bookmarkStart w:id="14" w:name="_Toc162955609"/>
      <w:r w:rsidRPr="006A51C3">
        <w:t>4.2.6</w:t>
      </w:r>
      <w:r w:rsidRPr="006A51C3">
        <w:tab/>
        <w:t>MAC parameters</w:t>
      </w:r>
      <w:bookmarkEnd w:id="6"/>
      <w:bookmarkEnd w:id="7"/>
      <w:bookmarkEnd w:id="8"/>
      <w:bookmarkEnd w:id="9"/>
      <w:bookmarkEnd w:id="10"/>
      <w:bookmarkEnd w:id="11"/>
      <w:bookmarkEnd w:id="12"/>
      <w:bookmarkEnd w:id="13"/>
      <w:bookmarkEnd w:id="1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2B68F6" w:rsidRPr="006A51C3" w14:paraId="408CAF48" w14:textId="77777777" w:rsidTr="00DC555C">
        <w:trPr>
          <w:cantSplit/>
        </w:trPr>
        <w:tc>
          <w:tcPr>
            <w:tcW w:w="7087" w:type="dxa"/>
          </w:tcPr>
          <w:p w14:paraId="784C6675" w14:textId="77777777" w:rsidR="002B68F6" w:rsidRPr="006A51C3" w:rsidRDefault="002B68F6" w:rsidP="00DC555C">
            <w:pPr>
              <w:pStyle w:val="TAH"/>
              <w:rPr>
                <w:rFonts w:cs="Arial"/>
                <w:szCs w:val="18"/>
              </w:rPr>
            </w:pPr>
            <w:r w:rsidRPr="006A51C3">
              <w:rPr>
                <w:rFonts w:cs="Arial"/>
                <w:szCs w:val="18"/>
              </w:rPr>
              <w:lastRenderedPageBreak/>
              <w:t>Definitions for parameters</w:t>
            </w:r>
          </w:p>
        </w:tc>
        <w:tc>
          <w:tcPr>
            <w:tcW w:w="568" w:type="dxa"/>
          </w:tcPr>
          <w:p w14:paraId="26037F7B" w14:textId="77777777" w:rsidR="002B68F6" w:rsidRPr="006A51C3" w:rsidRDefault="002B68F6" w:rsidP="00DC555C">
            <w:pPr>
              <w:pStyle w:val="TAH"/>
              <w:rPr>
                <w:rFonts w:cs="Arial"/>
                <w:szCs w:val="18"/>
              </w:rPr>
            </w:pPr>
            <w:r w:rsidRPr="006A51C3">
              <w:rPr>
                <w:rFonts w:cs="Arial"/>
                <w:szCs w:val="18"/>
              </w:rPr>
              <w:t>Per</w:t>
            </w:r>
          </w:p>
        </w:tc>
        <w:tc>
          <w:tcPr>
            <w:tcW w:w="567" w:type="dxa"/>
          </w:tcPr>
          <w:p w14:paraId="6F3E5797" w14:textId="77777777" w:rsidR="002B68F6" w:rsidRPr="006A51C3" w:rsidRDefault="002B68F6" w:rsidP="00DC555C">
            <w:pPr>
              <w:pStyle w:val="TAH"/>
              <w:rPr>
                <w:rFonts w:cs="Arial"/>
                <w:szCs w:val="18"/>
              </w:rPr>
            </w:pPr>
            <w:r w:rsidRPr="006A51C3">
              <w:rPr>
                <w:rFonts w:cs="Arial"/>
                <w:szCs w:val="18"/>
              </w:rPr>
              <w:t>M</w:t>
            </w:r>
          </w:p>
        </w:tc>
        <w:tc>
          <w:tcPr>
            <w:tcW w:w="709" w:type="dxa"/>
          </w:tcPr>
          <w:p w14:paraId="45B327C1" w14:textId="77777777" w:rsidR="002B68F6" w:rsidRPr="006A51C3" w:rsidRDefault="002B68F6" w:rsidP="00DC555C">
            <w:pPr>
              <w:pStyle w:val="TAH"/>
              <w:rPr>
                <w:rFonts w:cs="Arial"/>
                <w:szCs w:val="18"/>
              </w:rPr>
            </w:pPr>
            <w:r w:rsidRPr="006A51C3">
              <w:rPr>
                <w:rFonts w:cs="Arial"/>
                <w:szCs w:val="18"/>
              </w:rPr>
              <w:t>FDD-TDD DIFF</w:t>
            </w:r>
          </w:p>
        </w:tc>
        <w:tc>
          <w:tcPr>
            <w:tcW w:w="708" w:type="dxa"/>
          </w:tcPr>
          <w:p w14:paraId="0508E02C" w14:textId="77777777" w:rsidR="002B68F6" w:rsidRPr="006A51C3" w:rsidRDefault="002B68F6" w:rsidP="00DC555C">
            <w:pPr>
              <w:pStyle w:val="TAH"/>
              <w:rPr>
                <w:rFonts w:cs="Arial"/>
                <w:szCs w:val="18"/>
              </w:rPr>
            </w:pPr>
            <w:r w:rsidRPr="006A51C3">
              <w:rPr>
                <w:rFonts w:cs="Arial"/>
                <w:szCs w:val="18"/>
              </w:rPr>
              <w:t>FR1-FR2 DIFF</w:t>
            </w:r>
          </w:p>
        </w:tc>
      </w:tr>
      <w:tr w:rsidR="002B68F6" w:rsidRPr="006A51C3" w14:paraId="253AE761" w14:textId="77777777" w:rsidTr="00DC555C">
        <w:trPr>
          <w:cantSplit/>
        </w:trPr>
        <w:tc>
          <w:tcPr>
            <w:tcW w:w="7087" w:type="dxa"/>
          </w:tcPr>
          <w:p w14:paraId="702D38F1" w14:textId="77777777" w:rsidR="002B68F6" w:rsidRPr="006A51C3" w:rsidRDefault="002B68F6" w:rsidP="00DC555C">
            <w:pPr>
              <w:pStyle w:val="TAL"/>
              <w:rPr>
                <w:b/>
                <w:bCs/>
                <w:i/>
                <w:iCs/>
              </w:rPr>
            </w:pPr>
            <w:r w:rsidRPr="006A51C3">
              <w:rPr>
                <w:b/>
                <w:bCs/>
                <w:i/>
                <w:iCs/>
              </w:rPr>
              <w:t>additionalBS-Table-r18</w:t>
            </w:r>
          </w:p>
          <w:p w14:paraId="11EE62F3" w14:textId="77777777" w:rsidR="002B68F6" w:rsidRPr="006A51C3" w:rsidRDefault="002B68F6" w:rsidP="00DC555C">
            <w:pPr>
              <w:pStyle w:val="TAL"/>
            </w:pPr>
            <w:r w:rsidRPr="006A51C3">
              <w:t xml:space="preserve">Indicates whether the UE supports using the refined buffer size table for BSR and, if </w:t>
            </w:r>
            <w:r w:rsidRPr="006A51C3">
              <w:rPr>
                <w:i/>
                <w:iCs/>
              </w:rPr>
              <w:t>delayStatusReport-r18</w:t>
            </w:r>
            <w:r w:rsidRPr="006A51C3">
              <w:t xml:space="preserve"> is supported, DSR, as specified in TS 38.321 [8] and TS 38.331 [9].</w:t>
            </w:r>
          </w:p>
        </w:tc>
        <w:tc>
          <w:tcPr>
            <w:tcW w:w="568" w:type="dxa"/>
          </w:tcPr>
          <w:p w14:paraId="0156BF40" w14:textId="77777777" w:rsidR="002B68F6" w:rsidRPr="006A51C3" w:rsidRDefault="002B68F6" w:rsidP="00DC555C">
            <w:pPr>
              <w:pStyle w:val="TAL"/>
            </w:pPr>
            <w:r w:rsidRPr="006A51C3">
              <w:rPr>
                <w:rFonts w:cs="Arial"/>
                <w:bCs/>
                <w:szCs w:val="18"/>
              </w:rPr>
              <w:t>UE</w:t>
            </w:r>
          </w:p>
        </w:tc>
        <w:tc>
          <w:tcPr>
            <w:tcW w:w="567" w:type="dxa"/>
          </w:tcPr>
          <w:p w14:paraId="77F3ABD9" w14:textId="77777777" w:rsidR="002B68F6" w:rsidRPr="006A51C3" w:rsidRDefault="002B68F6" w:rsidP="00DC555C">
            <w:pPr>
              <w:pStyle w:val="TAL"/>
            </w:pPr>
            <w:r w:rsidRPr="006A51C3">
              <w:rPr>
                <w:rFonts w:cs="Arial"/>
                <w:bCs/>
                <w:szCs w:val="18"/>
              </w:rPr>
              <w:t>No</w:t>
            </w:r>
          </w:p>
        </w:tc>
        <w:tc>
          <w:tcPr>
            <w:tcW w:w="709" w:type="dxa"/>
          </w:tcPr>
          <w:p w14:paraId="5A14AD7A" w14:textId="77777777" w:rsidR="002B68F6" w:rsidRPr="006A51C3" w:rsidRDefault="002B68F6" w:rsidP="00DC555C">
            <w:pPr>
              <w:pStyle w:val="TAL"/>
            </w:pPr>
            <w:r w:rsidRPr="006A51C3">
              <w:rPr>
                <w:rFonts w:cs="Arial"/>
                <w:bCs/>
                <w:szCs w:val="18"/>
              </w:rPr>
              <w:t>No</w:t>
            </w:r>
          </w:p>
        </w:tc>
        <w:tc>
          <w:tcPr>
            <w:tcW w:w="708" w:type="dxa"/>
          </w:tcPr>
          <w:p w14:paraId="664FFA1C" w14:textId="77777777" w:rsidR="002B68F6" w:rsidRPr="006A51C3" w:rsidRDefault="002B68F6" w:rsidP="00DC555C">
            <w:pPr>
              <w:pStyle w:val="TAL"/>
            </w:pPr>
            <w:r w:rsidRPr="006A51C3">
              <w:rPr>
                <w:rFonts w:cs="Arial"/>
                <w:bCs/>
                <w:szCs w:val="18"/>
              </w:rPr>
              <w:t>No</w:t>
            </w:r>
          </w:p>
        </w:tc>
      </w:tr>
      <w:tr w:rsidR="002B68F6" w:rsidRPr="006A51C3" w14:paraId="35719FE9" w14:textId="77777777" w:rsidTr="00DC555C">
        <w:trPr>
          <w:cantSplit/>
          <w:tblHeader/>
        </w:trPr>
        <w:tc>
          <w:tcPr>
            <w:tcW w:w="7087" w:type="dxa"/>
          </w:tcPr>
          <w:p w14:paraId="5FCB3A98" w14:textId="77777777" w:rsidR="002B68F6" w:rsidRPr="006A51C3" w:rsidRDefault="002B68F6" w:rsidP="00DC555C">
            <w:pPr>
              <w:pStyle w:val="TAL"/>
              <w:rPr>
                <w:b/>
                <w:i/>
              </w:rPr>
            </w:pPr>
            <w:r w:rsidRPr="006A51C3">
              <w:rPr>
                <w:b/>
                <w:i/>
              </w:rPr>
              <w:t>autonomousTransmission-r16</w:t>
            </w:r>
          </w:p>
          <w:p w14:paraId="1293C891" w14:textId="77777777" w:rsidR="002B68F6" w:rsidRPr="006A51C3" w:rsidRDefault="002B68F6" w:rsidP="00DC555C">
            <w:pPr>
              <w:pStyle w:val="TAL"/>
            </w:pPr>
            <w:r w:rsidRPr="006A51C3">
              <w:t xml:space="preserve">Indicates whether the UE supports autonomous transmission of the MAC PDU generated for a deprioritized configured uplink grant as specified in TS 38.321 [8]. A UE supporting this feature shall also support </w:t>
            </w:r>
            <w:r w:rsidRPr="006A51C3">
              <w:rPr>
                <w:i/>
                <w:iCs/>
              </w:rPr>
              <w:t>lch-priorityBasedPrioritization-r16</w:t>
            </w:r>
            <w:r w:rsidRPr="006A51C3">
              <w:t>.</w:t>
            </w:r>
          </w:p>
        </w:tc>
        <w:tc>
          <w:tcPr>
            <w:tcW w:w="568" w:type="dxa"/>
          </w:tcPr>
          <w:p w14:paraId="4A821301" w14:textId="77777777" w:rsidR="002B68F6" w:rsidRPr="006A51C3" w:rsidRDefault="002B68F6" w:rsidP="00DC555C">
            <w:pPr>
              <w:pStyle w:val="TAL"/>
            </w:pPr>
            <w:r w:rsidRPr="006A51C3">
              <w:rPr>
                <w:rFonts w:cs="Arial"/>
                <w:szCs w:val="18"/>
              </w:rPr>
              <w:t>UE</w:t>
            </w:r>
          </w:p>
        </w:tc>
        <w:tc>
          <w:tcPr>
            <w:tcW w:w="567" w:type="dxa"/>
          </w:tcPr>
          <w:p w14:paraId="7B1FED45" w14:textId="77777777" w:rsidR="002B68F6" w:rsidRPr="006A51C3" w:rsidRDefault="002B68F6" w:rsidP="00DC555C">
            <w:pPr>
              <w:pStyle w:val="TAL"/>
            </w:pPr>
            <w:r w:rsidRPr="006A51C3">
              <w:rPr>
                <w:rFonts w:cs="Arial"/>
                <w:szCs w:val="18"/>
              </w:rPr>
              <w:t>No</w:t>
            </w:r>
          </w:p>
        </w:tc>
        <w:tc>
          <w:tcPr>
            <w:tcW w:w="709" w:type="dxa"/>
          </w:tcPr>
          <w:p w14:paraId="12DE5D17" w14:textId="77777777" w:rsidR="002B68F6" w:rsidRPr="006A51C3" w:rsidRDefault="002B68F6" w:rsidP="00DC555C">
            <w:pPr>
              <w:pStyle w:val="TAL"/>
            </w:pPr>
            <w:r w:rsidRPr="006A51C3">
              <w:rPr>
                <w:rFonts w:cs="Arial"/>
                <w:szCs w:val="18"/>
              </w:rPr>
              <w:t>No</w:t>
            </w:r>
          </w:p>
        </w:tc>
        <w:tc>
          <w:tcPr>
            <w:tcW w:w="708" w:type="dxa"/>
          </w:tcPr>
          <w:p w14:paraId="77A5F9EB" w14:textId="77777777" w:rsidR="002B68F6" w:rsidRPr="006A51C3" w:rsidRDefault="002B68F6" w:rsidP="00DC555C">
            <w:pPr>
              <w:pStyle w:val="TAL"/>
            </w:pPr>
            <w:r w:rsidRPr="006A51C3">
              <w:rPr>
                <w:rFonts w:cs="Arial"/>
                <w:szCs w:val="18"/>
              </w:rPr>
              <w:t>No</w:t>
            </w:r>
          </w:p>
        </w:tc>
      </w:tr>
      <w:tr w:rsidR="002B68F6" w:rsidRPr="006A51C3" w14:paraId="2AEBA10B" w14:textId="77777777" w:rsidTr="00DC555C">
        <w:trPr>
          <w:cantSplit/>
          <w:tblHeader/>
        </w:trPr>
        <w:tc>
          <w:tcPr>
            <w:tcW w:w="7087" w:type="dxa"/>
          </w:tcPr>
          <w:p w14:paraId="63108AEE" w14:textId="77777777" w:rsidR="002B68F6" w:rsidRPr="006A51C3" w:rsidRDefault="002B68F6" w:rsidP="00DC555C">
            <w:pPr>
              <w:pStyle w:val="TAL"/>
              <w:rPr>
                <w:noProof/>
              </w:rPr>
            </w:pPr>
            <w:r w:rsidRPr="006A51C3">
              <w:rPr>
                <w:b/>
                <w:bCs/>
                <w:i/>
                <w:iCs/>
                <w:noProof/>
              </w:rPr>
              <w:t>cg-RetransmissionMonitoringDisabling-r18</w:t>
            </w:r>
          </w:p>
          <w:p w14:paraId="0CAEABC6" w14:textId="77777777" w:rsidR="002B68F6" w:rsidRPr="006A51C3" w:rsidRDefault="002B68F6" w:rsidP="00DC555C">
            <w:pPr>
              <w:pStyle w:val="TAL"/>
              <w:rPr>
                <w:noProof/>
              </w:rPr>
            </w:pPr>
            <w:r w:rsidRPr="006A51C3">
              <w:rPr>
                <w:noProof/>
              </w:rPr>
              <w:t xml:space="preserve">Indicates whether the UE supports disabling of waking-up to monitor possible grants for UL retransmissions of configured grants corresponding to a </w:t>
            </w:r>
            <w:r w:rsidRPr="006A51C3">
              <w:rPr>
                <w:i/>
                <w:iCs/>
                <w:noProof/>
              </w:rPr>
              <w:t>ConfiguredGrantConfig</w:t>
            </w:r>
            <w:r w:rsidRPr="006A51C3">
              <w:rPr>
                <w:noProof/>
              </w:rPr>
              <w:t xml:space="preserve"> as specified in TS 38.321 [8] and TS 38.331 [9].</w:t>
            </w:r>
          </w:p>
          <w:p w14:paraId="24008035" w14:textId="77777777" w:rsidR="002B68F6" w:rsidRPr="006A51C3" w:rsidRDefault="002B68F6" w:rsidP="00DC555C">
            <w:pPr>
              <w:pStyle w:val="TAL"/>
              <w:rPr>
                <w:rFonts w:cs="Arial"/>
                <w:b/>
                <w:bCs/>
                <w:i/>
                <w:iCs/>
                <w:szCs w:val="18"/>
              </w:rPr>
            </w:pPr>
            <w:r w:rsidRPr="006A51C3">
              <w:rPr>
                <w:bCs/>
                <w:iCs/>
              </w:rPr>
              <w:t xml:space="preserve">A UE supporting this feature shall also indicate support of at least one of </w:t>
            </w:r>
            <w:r w:rsidRPr="006A51C3">
              <w:rPr>
                <w:i/>
                <w:iCs/>
                <w:lang w:eastAsia="zh-CN"/>
              </w:rPr>
              <w:t>configuredUL-GrantType1</w:t>
            </w:r>
            <w:r w:rsidRPr="006A51C3">
              <w:rPr>
                <w:lang w:eastAsia="zh-CN"/>
              </w:rPr>
              <w:t xml:space="preserve">, </w:t>
            </w:r>
            <w:r w:rsidRPr="006A51C3">
              <w:rPr>
                <w:i/>
                <w:iCs/>
                <w:lang w:eastAsia="zh-CN"/>
              </w:rPr>
              <w:t>configuredUL-GrantType2</w:t>
            </w:r>
            <w:r w:rsidRPr="006A51C3">
              <w:rPr>
                <w:lang w:eastAsia="zh-CN"/>
              </w:rPr>
              <w:t xml:space="preserve">, </w:t>
            </w:r>
            <w:r w:rsidRPr="006A51C3">
              <w:rPr>
                <w:i/>
                <w:iCs/>
                <w:lang w:eastAsia="zh-CN"/>
              </w:rPr>
              <w:t>configuredUL-GrantType1-v1650</w:t>
            </w:r>
            <w:r w:rsidRPr="006A51C3">
              <w:rPr>
                <w:lang w:eastAsia="zh-CN"/>
              </w:rPr>
              <w:t xml:space="preserve">, </w:t>
            </w:r>
            <w:r w:rsidRPr="006A51C3">
              <w:rPr>
                <w:i/>
                <w:iCs/>
                <w:lang w:eastAsia="zh-CN"/>
              </w:rPr>
              <w:t>configuredUL-GrantType2-v1650</w:t>
            </w:r>
            <w:r w:rsidRPr="006A51C3">
              <w:rPr>
                <w:lang w:eastAsia="zh-CN"/>
              </w:rPr>
              <w:t xml:space="preserve">, </w:t>
            </w:r>
            <w:r w:rsidRPr="006A51C3">
              <w:rPr>
                <w:i/>
                <w:iCs/>
                <w:lang w:eastAsia="zh-CN"/>
              </w:rPr>
              <w:t>configuredUL-GrantType1-r16</w:t>
            </w:r>
            <w:r w:rsidRPr="006A51C3">
              <w:rPr>
                <w:lang w:eastAsia="zh-CN"/>
              </w:rPr>
              <w:t xml:space="preserve">, </w:t>
            </w:r>
            <w:r w:rsidRPr="006A51C3">
              <w:rPr>
                <w:i/>
                <w:iCs/>
                <w:lang w:eastAsia="zh-CN"/>
              </w:rPr>
              <w:t>configuredUL-GrantType2-r16</w:t>
            </w:r>
            <w:r w:rsidRPr="006A51C3">
              <w:rPr>
                <w:lang w:eastAsia="zh-CN"/>
              </w:rPr>
              <w:t>.</w:t>
            </w:r>
          </w:p>
        </w:tc>
        <w:tc>
          <w:tcPr>
            <w:tcW w:w="568" w:type="dxa"/>
          </w:tcPr>
          <w:p w14:paraId="42432A59" w14:textId="77777777" w:rsidR="002B68F6" w:rsidRPr="006A51C3" w:rsidRDefault="002B68F6" w:rsidP="00DC555C">
            <w:pPr>
              <w:pStyle w:val="TAL"/>
              <w:rPr>
                <w:rFonts w:cs="Arial"/>
                <w:szCs w:val="18"/>
              </w:rPr>
            </w:pPr>
            <w:r w:rsidRPr="006A51C3">
              <w:rPr>
                <w:rFonts w:cs="Arial"/>
                <w:szCs w:val="18"/>
              </w:rPr>
              <w:t>UE</w:t>
            </w:r>
          </w:p>
        </w:tc>
        <w:tc>
          <w:tcPr>
            <w:tcW w:w="567" w:type="dxa"/>
          </w:tcPr>
          <w:p w14:paraId="25BC81E8" w14:textId="77777777" w:rsidR="002B68F6" w:rsidRPr="006A51C3" w:rsidRDefault="002B68F6" w:rsidP="00DC555C">
            <w:pPr>
              <w:pStyle w:val="TAL"/>
              <w:rPr>
                <w:rFonts w:cs="Arial"/>
                <w:szCs w:val="18"/>
              </w:rPr>
            </w:pPr>
            <w:r w:rsidRPr="006A51C3">
              <w:rPr>
                <w:rFonts w:cs="Arial"/>
                <w:szCs w:val="18"/>
              </w:rPr>
              <w:t>No</w:t>
            </w:r>
          </w:p>
        </w:tc>
        <w:tc>
          <w:tcPr>
            <w:tcW w:w="709" w:type="dxa"/>
          </w:tcPr>
          <w:p w14:paraId="4BD0787F" w14:textId="77777777" w:rsidR="002B68F6" w:rsidRPr="006A51C3" w:rsidRDefault="002B68F6" w:rsidP="00DC555C">
            <w:pPr>
              <w:pStyle w:val="TAL"/>
              <w:rPr>
                <w:rFonts w:cs="Arial"/>
                <w:szCs w:val="18"/>
              </w:rPr>
            </w:pPr>
            <w:r w:rsidRPr="006A51C3">
              <w:rPr>
                <w:rFonts w:cs="Arial"/>
                <w:szCs w:val="18"/>
              </w:rPr>
              <w:t>No</w:t>
            </w:r>
          </w:p>
        </w:tc>
        <w:tc>
          <w:tcPr>
            <w:tcW w:w="708" w:type="dxa"/>
          </w:tcPr>
          <w:p w14:paraId="17AB8A76" w14:textId="77777777" w:rsidR="002B68F6" w:rsidRPr="006A51C3" w:rsidRDefault="002B68F6" w:rsidP="00DC555C">
            <w:pPr>
              <w:pStyle w:val="TAL"/>
              <w:rPr>
                <w:rFonts w:cs="Arial"/>
                <w:szCs w:val="18"/>
              </w:rPr>
            </w:pPr>
            <w:r w:rsidRPr="006A51C3">
              <w:rPr>
                <w:rFonts w:cs="Arial"/>
                <w:szCs w:val="18"/>
              </w:rPr>
              <w:t>No</w:t>
            </w:r>
          </w:p>
        </w:tc>
      </w:tr>
      <w:tr w:rsidR="002B68F6" w:rsidRPr="006A51C3" w14:paraId="1D8CE62D" w14:textId="77777777" w:rsidTr="00DC555C">
        <w:trPr>
          <w:cantSplit/>
          <w:tblHeader/>
        </w:trPr>
        <w:tc>
          <w:tcPr>
            <w:tcW w:w="7087" w:type="dxa"/>
          </w:tcPr>
          <w:p w14:paraId="2C8DE41C" w14:textId="77777777" w:rsidR="002B68F6" w:rsidRPr="006A51C3" w:rsidRDefault="002B68F6" w:rsidP="00DC555C">
            <w:pPr>
              <w:pStyle w:val="TAL"/>
              <w:rPr>
                <w:rFonts w:cs="Arial"/>
                <w:b/>
                <w:bCs/>
                <w:i/>
                <w:iCs/>
                <w:szCs w:val="18"/>
              </w:rPr>
            </w:pPr>
            <w:r w:rsidRPr="006A51C3">
              <w:rPr>
                <w:rFonts w:cs="Arial"/>
                <w:b/>
                <w:bCs/>
                <w:i/>
                <w:iCs/>
                <w:szCs w:val="18"/>
              </w:rPr>
              <w:t>directMCG-SCellActivation-r16, directMCG-SCellActivation-r17</w:t>
            </w:r>
          </w:p>
          <w:p w14:paraId="5A74DA17" w14:textId="77777777" w:rsidR="002B68F6" w:rsidRPr="006A51C3" w:rsidRDefault="002B68F6" w:rsidP="00DC555C">
            <w:pPr>
              <w:pStyle w:val="TAL"/>
            </w:pPr>
            <w:r w:rsidRPr="006A51C3">
              <w:rPr>
                <w:rFonts w:cs="Arial"/>
                <w:bCs/>
                <w:iCs/>
                <w:szCs w:val="18"/>
              </w:rPr>
              <w:t xml:space="preserve">Indicates whether the UE supports direct NR MCG </w:t>
            </w:r>
            <w:proofErr w:type="spellStart"/>
            <w:r w:rsidRPr="006A51C3">
              <w:rPr>
                <w:rFonts w:cs="Arial"/>
                <w:bCs/>
                <w:iCs/>
                <w:szCs w:val="18"/>
              </w:rPr>
              <w:t>SCell</w:t>
            </w:r>
            <w:proofErr w:type="spellEnd"/>
            <w:r w:rsidRPr="006A51C3">
              <w:rPr>
                <w:rFonts w:cs="Arial"/>
                <w:bCs/>
                <w:iCs/>
                <w:szCs w:val="18"/>
              </w:rPr>
              <w:t xml:space="preserve"> activation, </w:t>
            </w:r>
            <w:r w:rsidRPr="006A51C3">
              <w:t xml:space="preserve">as specified in TS 38.321 [8], </w:t>
            </w:r>
            <w:r w:rsidRPr="006A51C3">
              <w:rPr>
                <w:rFonts w:cs="Arial"/>
                <w:bCs/>
                <w:iCs/>
                <w:szCs w:val="18"/>
              </w:rPr>
              <w:t xml:space="preserve">upon </w:t>
            </w:r>
            <w:proofErr w:type="spellStart"/>
            <w:r w:rsidRPr="006A51C3">
              <w:rPr>
                <w:rFonts w:cs="Arial"/>
                <w:bCs/>
                <w:iCs/>
                <w:szCs w:val="18"/>
              </w:rPr>
              <w:t>SCell</w:t>
            </w:r>
            <w:proofErr w:type="spellEnd"/>
            <w:r w:rsidRPr="006A51C3">
              <w:rPr>
                <w:rFonts w:cs="Arial"/>
                <w:bCs/>
                <w:iCs/>
                <w:szCs w:val="18"/>
              </w:rPr>
              <w:t xml:space="preserve"> addition, upon reconfiguration with sync of the MCG,</w:t>
            </w:r>
            <w:r w:rsidRPr="006A51C3">
              <w:t xml:space="preserve"> as specified in TS 38.331 [9]</w:t>
            </w:r>
            <w:r w:rsidRPr="006A51C3">
              <w:rPr>
                <w:rFonts w:cs="Arial"/>
                <w:bCs/>
                <w:iCs/>
                <w:szCs w:val="18"/>
              </w:rPr>
              <w:t>.</w:t>
            </w:r>
          </w:p>
        </w:tc>
        <w:tc>
          <w:tcPr>
            <w:tcW w:w="568" w:type="dxa"/>
          </w:tcPr>
          <w:p w14:paraId="4FDF8EFA" w14:textId="77777777" w:rsidR="002B68F6" w:rsidRPr="006A51C3" w:rsidRDefault="002B68F6" w:rsidP="00DC555C">
            <w:pPr>
              <w:pStyle w:val="TAL"/>
            </w:pPr>
            <w:r w:rsidRPr="006A51C3">
              <w:rPr>
                <w:rFonts w:cs="Arial"/>
                <w:szCs w:val="18"/>
              </w:rPr>
              <w:t>UE</w:t>
            </w:r>
          </w:p>
        </w:tc>
        <w:tc>
          <w:tcPr>
            <w:tcW w:w="567" w:type="dxa"/>
          </w:tcPr>
          <w:p w14:paraId="4E7CF8DE" w14:textId="77777777" w:rsidR="002B68F6" w:rsidRPr="006A51C3" w:rsidRDefault="002B68F6" w:rsidP="00DC555C">
            <w:pPr>
              <w:pStyle w:val="TAL"/>
            </w:pPr>
            <w:r w:rsidRPr="006A51C3">
              <w:rPr>
                <w:rFonts w:cs="Arial"/>
                <w:szCs w:val="18"/>
              </w:rPr>
              <w:t>No</w:t>
            </w:r>
          </w:p>
        </w:tc>
        <w:tc>
          <w:tcPr>
            <w:tcW w:w="709" w:type="dxa"/>
          </w:tcPr>
          <w:p w14:paraId="2B6433A4" w14:textId="77777777" w:rsidR="002B68F6" w:rsidRPr="006A51C3" w:rsidRDefault="002B68F6" w:rsidP="00DC555C">
            <w:pPr>
              <w:pStyle w:val="TAL"/>
            </w:pPr>
            <w:r w:rsidRPr="006A51C3">
              <w:rPr>
                <w:rFonts w:cs="Arial"/>
                <w:szCs w:val="18"/>
              </w:rPr>
              <w:t>No</w:t>
            </w:r>
          </w:p>
        </w:tc>
        <w:tc>
          <w:tcPr>
            <w:tcW w:w="708" w:type="dxa"/>
          </w:tcPr>
          <w:p w14:paraId="3E1DEFFF" w14:textId="77777777" w:rsidR="002B68F6" w:rsidRPr="006A51C3" w:rsidRDefault="002B68F6" w:rsidP="00DC555C">
            <w:pPr>
              <w:pStyle w:val="TAL"/>
            </w:pPr>
            <w:r w:rsidRPr="006A51C3">
              <w:rPr>
                <w:rFonts w:cs="Arial"/>
                <w:szCs w:val="18"/>
              </w:rPr>
              <w:t xml:space="preserve">Yes </w:t>
            </w:r>
            <w:r w:rsidRPr="006A51C3">
              <w:t>(Incl FR2-2 DIFF)</w:t>
            </w:r>
          </w:p>
        </w:tc>
      </w:tr>
      <w:tr w:rsidR="002B68F6" w:rsidRPr="006A51C3" w14:paraId="15E5CDB9" w14:textId="77777777" w:rsidTr="00DC555C">
        <w:trPr>
          <w:cantSplit/>
          <w:tblHeader/>
        </w:trPr>
        <w:tc>
          <w:tcPr>
            <w:tcW w:w="7087" w:type="dxa"/>
          </w:tcPr>
          <w:p w14:paraId="41670C56" w14:textId="77777777" w:rsidR="002B68F6" w:rsidRPr="006A51C3" w:rsidRDefault="002B68F6" w:rsidP="00DC555C">
            <w:pPr>
              <w:pStyle w:val="TAL"/>
              <w:rPr>
                <w:rFonts w:cs="Arial"/>
                <w:b/>
                <w:bCs/>
                <w:i/>
                <w:iCs/>
                <w:szCs w:val="18"/>
              </w:rPr>
            </w:pPr>
            <w:r w:rsidRPr="006A51C3">
              <w:rPr>
                <w:rFonts w:cs="Arial"/>
                <w:b/>
                <w:bCs/>
                <w:i/>
                <w:iCs/>
                <w:szCs w:val="18"/>
              </w:rPr>
              <w:t>directMCG-SCellActivationResume-r16, directMCG-SCellActivationResume-r17</w:t>
            </w:r>
          </w:p>
          <w:p w14:paraId="29511DBA" w14:textId="77777777" w:rsidR="002B68F6" w:rsidRPr="006A51C3" w:rsidRDefault="002B68F6" w:rsidP="00DC555C">
            <w:pPr>
              <w:pStyle w:val="TAL"/>
            </w:pPr>
            <w:r w:rsidRPr="006A51C3">
              <w:rPr>
                <w:rFonts w:cs="Arial"/>
                <w:bCs/>
                <w:iCs/>
                <w:szCs w:val="18"/>
              </w:rPr>
              <w:t xml:space="preserve">Indicates whether the UE supports direct NR MCG </w:t>
            </w:r>
            <w:proofErr w:type="spellStart"/>
            <w:r w:rsidRPr="006A51C3">
              <w:rPr>
                <w:rFonts w:cs="Arial"/>
                <w:bCs/>
                <w:iCs/>
                <w:szCs w:val="18"/>
              </w:rPr>
              <w:t>SCell</w:t>
            </w:r>
            <w:proofErr w:type="spellEnd"/>
            <w:r w:rsidRPr="006A51C3">
              <w:rPr>
                <w:rFonts w:cs="Arial"/>
                <w:bCs/>
                <w:iCs/>
                <w:szCs w:val="18"/>
              </w:rPr>
              <w:t xml:space="preserve"> activation, </w:t>
            </w:r>
            <w:r w:rsidRPr="006A51C3">
              <w:t xml:space="preserve">as specified in TS 38.321 [8], </w:t>
            </w:r>
            <w:r w:rsidRPr="006A51C3">
              <w:rPr>
                <w:rFonts w:cs="Arial"/>
                <w:bCs/>
                <w:iCs/>
                <w:szCs w:val="18"/>
              </w:rPr>
              <w:t xml:space="preserve">upon reception of an </w:t>
            </w:r>
            <w:proofErr w:type="spellStart"/>
            <w:r w:rsidRPr="006A51C3">
              <w:rPr>
                <w:rFonts w:cs="Arial"/>
                <w:bCs/>
                <w:i/>
                <w:iCs/>
                <w:szCs w:val="18"/>
              </w:rPr>
              <w:t>RRCResume</w:t>
            </w:r>
            <w:proofErr w:type="spellEnd"/>
            <w:r w:rsidRPr="006A51C3">
              <w:t xml:space="preserve"> message, as specified in TS 38.331 [9].</w:t>
            </w:r>
          </w:p>
        </w:tc>
        <w:tc>
          <w:tcPr>
            <w:tcW w:w="568" w:type="dxa"/>
          </w:tcPr>
          <w:p w14:paraId="27EE4449" w14:textId="77777777" w:rsidR="002B68F6" w:rsidRPr="006A51C3" w:rsidRDefault="002B68F6" w:rsidP="00DC555C">
            <w:pPr>
              <w:pStyle w:val="TAL"/>
            </w:pPr>
            <w:r w:rsidRPr="006A51C3">
              <w:rPr>
                <w:rFonts w:cs="Arial"/>
                <w:szCs w:val="18"/>
              </w:rPr>
              <w:t>UE</w:t>
            </w:r>
          </w:p>
        </w:tc>
        <w:tc>
          <w:tcPr>
            <w:tcW w:w="567" w:type="dxa"/>
          </w:tcPr>
          <w:p w14:paraId="7ABE6494" w14:textId="77777777" w:rsidR="002B68F6" w:rsidRPr="006A51C3" w:rsidRDefault="002B68F6" w:rsidP="00DC555C">
            <w:pPr>
              <w:pStyle w:val="TAL"/>
            </w:pPr>
            <w:r w:rsidRPr="006A51C3">
              <w:rPr>
                <w:rFonts w:cs="Arial"/>
                <w:szCs w:val="18"/>
              </w:rPr>
              <w:t>No</w:t>
            </w:r>
          </w:p>
        </w:tc>
        <w:tc>
          <w:tcPr>
            <w:tcW w:w="709" w:type="dxa"/>
          </w:tcPr>
          <w:p w14:paraId="75258D94" w14:textId="77777777" w:rsidR="002B68F6" w:rsidRPr="006A51C3" w:rsidRDefault="002B68F6" w:rsidP="00DC555C">
            <w:pPr>
              <w:pStyle w:val="TAL"/>
            </w:pPr>
            <w:r w:rsidRPr="006A51C3">
              <w:rPr>
                <w:rFonts w:cs="Arial"/>
                <w:szCs w:val="18"/>
              </w:rPr>
              <w:t>No</w:t>
            </w:r>
          </w:p>
        </w:tc>
        <w:tc>
          <w:tcPr>
            <w:tcW w:w="708" w:type="dxa"/>
          </w:tcPr>
          <w:p w14:paraId="3CB564B8" w14:textId="77777777" w:rsidR="002B68F6" w:rsidRPr="006A51C3" w:rsidRDefault="002B68F6" w:rsidP="00DC555C">
            <w:pPr>
              <w:pStyle w:val="TAL"/>
            </w:pPr>
            <w:r w:rsidRPr="006A51C3">
              <w:rPr>
                <w:rFonts w:cs="Arial"/>
                <w:szCs w:val="18"/>
              </w:rPr>
              <w:t xml:space="preserve">Yes </w:t>
            </w:r>
            <w:r w:rsidRPr="006A51C3">
              <w:t>(Incl FR2-2 DIFF)</w:t>
            </w:r>
          </w:p>
        </w:tc>
      </w:tr>
      <w:tr w:rsidR="002B68F6" w:rsidRPr="006A51C3" w14:paraId="6F668574" w14:textId="77777777" w:rsidTr="00DC555C">
        <w:trPr>
          <w:cantSplit/>
          <w:tblHeader/>
        </w:trPr>
        <w:tc>
          <w:tcPr>
            <w:tcW w:w="7087" w:type="dxa"/>
          </w:tcPr>
          <w:p w14:paraId="2C11F4BF" w14:textId="77777777" w:rsidR="002B68F6" w:rsidRPr="006A51C3" w:rsidRDefault="002B68F6" w:rsidP="00DC555C">
            <w:pPr>
              <w:pStyle w:val="TAL"/>
              <w:rPr>
                <w:b/>
                <w:bCs/>
                <w:i/>
                <w:iCs/>
                <w:noProof/>
              </w:rPr>
            </w:pPr>
            <w:r w:rsidRPr="006A51C3">
              <w:rPr>
                <w:b/>
                <w:bCs/>
                <w:i/>
                <w:iCs/>
                <w:noProof/>
              </w:rPr>
              <w:t>delayStatusReport-r18</w:t>
            </w:r>
          </w:p>
          <w:p w14:paraId="47E70240" w14:textId="77777777" w:rsidR="002B68F6" w:rsidRPr="006A51C3" w:rsidRDefault="002B68F6" w:rsidP="00DC555C">
            <w:pPr>
              <w:pStyle w:val="TAL"/>
              <w:rPr>
                <w:rFonts w:cs="Arial"/>
                <w:b/>
                <w:bCs/>
                <w:i/>
                <w:iCs/>
                <w:szCs w:val="18"/>
              </w:rPr>
            </w:pPr>
            <w:r w:rsidRPr="006A51C3">
              <w:rPr>
                <w:noProof/>
              </w:rPr>
              <w:t>Indicates whether the UE supports the delay status report of the buffered data as specified in TS 38.321 [8], TS 38.331 [9], TS 38.323 [16] and TS 38.322 [36].</w:t>
            </w:r>
          </w:p>
        </w:tc>
        <w:tc>
          <w:tcPr>
            <w:tcW w:w="568" w:type="dxa"/>
          </w:tcPr>
          <w:p w14:paraId="044E3A4E" w14:textId="77777777" w:rsidR="002B68F6" w:rsidRPr="006A51C3" w:rsidRDefault="002B68F6" w:rsidP="00DC555C">
            <w:pPr>
              <w:pStyle w:val="TAL"/>
              <w:rPr>
                <w:rFonts w:cs="Arial"/>
                <w:szCs w:val="18"/>
              </w:rPr>
            </w:pPr>
            <w:r w:rsidRPr="006A51C3">
              <w:rPr>
                <w:rFonts w:cs="Arial"/>
                <w:szCs w:val="18"/>
              </w:rPr>
              <w:t>UE</w:t>
            </w:r>
          </w:p>
        </w:tc>
        <w:tc>
          <w:tcPr>
            <w:tcW w:w="567" w:type="dxa"/>
          </w:tcPr>
          <w:p w14:paraId="481F68C6" w14:textId="77777777" w:rsidR="002B68F6" w:rsidRPr="006A51C3" w:rsidRDefault="002B68F6" w:rsidP="00DC555C">
            <w:pPr>
              <w:pStyle w:val="TAL"/>
              <w:rPr>
                <w:rFonts w:cs="Arial"/>
                <w:szCs w:val="18"/>
              </w:rPr>
            </w:pPr>
            <w:r w:rsidRPr="006A51C3">
              <w:rPr>
                <w:rFonts w:cs="Arial"/>
                <w:szCs w:val="18"/>
              </w:rPr>
              <w:t>No</w:t>
            </w:r>
          </w:p>
        </w:tc>
        <w:tc>
          <w:tcPr>
            <w:tcW w:w="709" w:type="dxa"/>
          </w:tcPr>
          <w:p w14:paraId="780354BC" w14:textId="77777777" w:rsidR="002B68F6" w:rsidRPr="006A51C3" w:rsidRDefault="002B68F6" w:rsidP="00DC555C">
            <w:pPr>
              <w:pStyle w:val="TAL"/>
              <w:rPr>
                <w:rFonts w:cs="Arial"/>
                <w:szCs w:val="18"/>
              </w:rPr>
            </w:pPr>
            <w:r w:rsidRPr="006A51C3">
              <w:rPr>
                <w:rFonts w:cs="Arial"/>
                <w:szCs w:val="18"/>
              </w:rPr>
              <w:t>No</w:t>
            </w:r>
          </w:p>
        </w:tc>
        <w:tc>
          <w:tcPr>
            <w:tcW w:w="708" w:type="dxa"/>
          </w:tcPr>
          <w:p w14:paraId="32D6A436" w14:textId="77777777" w:rsidR="002B68F6" w:rsidRPr="006A51C3" w:rsidRDefault="002B68F6" w:rsidP="00DC555C">
            <w:pPr>
              <w:pStyle w:val="TAL"/>
              <w:rPr>
                <w:rFonts w:cs="Arial"/>
                <w:szCs w:val="18"/>
              </w:rPr>
            </w:pPr>
            <w:r w:rsidRPr="006A51C3">
              <w:rPr>
                <w:rFonts w:cs="Arial"/>
                <w:szCs w:val="18"/>
              </w:rPr>
              <w:t>No</w:t>
            </w:r>
          </w:p>
        </w:tc>
      </w:tr>
      <w:tr w:rsidR="002B68F6" w:rsidRPr="006A51C3" w14:paraId="0ECC6B02" w14:textId="77777777" w:rsidTr="00DC555C">
        <w:trPr>
          <w:cantSplit/>
          <w:tblHeader/>
        </w:trPr>
        <w:tc>
          <w:tcPr>
            <w:tcW w:w="7087" w:type="dxa"/>
          </w:tcPr>
          <w:p w14:paraId="4B1AAB2D" w14:textId="77777777" w:rsidR="002B68F6" w:rsidRPr="006A51C3" w:rsidRDefault="002B68F6" w:rsidP="00DC555C">
            <w:pPr>
              <w:pStyle w:val="TAL"/>
              <w:rPr>
                <w:rFonts w:cs="Arial"/>
                <w:b/>
                <w:bCs/>
                <w:i/>
                <w:iCs/>
                <w:szCs w:val="18"/>
              </w:rPr>
            </w:pPr>
            <w:r w:rsidRPr="006A51C3">
              <w:rPr>
                <w:rFonts w:cs="Arial"/>
                <w:b/>
                <w:bCs/>
                <w:i/>
                <w:iCs/>
                <w:szCs w:val="18"/>
              </w:rPr>
              <w:t>directSCG-SCellActivation-r16, directSCG-SCellActivation-r17</w:t>
            </w:r>
          </w:p>
          <w:p w14:paraId="5925B6BC" w14:textId="77777777" w:rsidR="002B68F6" w:rsidRPr="006A51C3" w:rsidRDefault="002B68F6" w:rsidP="00DC555C">
            <w:pPr>
              <w:pStyle w:val="TAL"/>
              <w:rPr>
                <w:rFonts w:cs="Arial"/>
                <w:bCs/>
                <w:iCs/>
                <w:szCs w:val="18"/>
              </w:rPr>
            </w:pPr>
            <w:r w:rsidRPr="006A51C3">
              <w:rPr>
                <w:rFonts w:cs="Arial"/>
                <w:bCs/>
                <w:iCs/>
                <w:szCs w:val="18"/>
              </w:rPr>
              <w:t xml:space="preserve">Indicates whether the UE supports </w:t>
            </w:r>
            <w:r w:rsidRPr="006A51C3">
              <w:t xml:space="preserve">direct NR SCG </w:t>
            </w:r>
            <w:proofErr w:type="spellStart"/>
            <w:r w:rsidRPr="006A51C3">
              <w:t>SCell</w:t>
            </w:r>
            <w:proofErr w:type="spellEnd"/>
            <w:r w:rsidRPr="006A51C3">
              <w:t xml:space="preserve"> activation, as specified in TS 38.321 [8], </w:t>
            </w:r>
            <w:r w:rsidRPr="006A51C3">
              <w:rPr>
                <w:rFonts w:cs="Arial"/>
                <w:bCs/>
                <w:iCs/>
                <w:szCs w:val="18"/>
              </w:rPr>
              <w:t xml:space="preserve">upon </w:t>
            </w:r>
            <w:proofErr w:type="spellStart"/>
            <w:r w:rsidRPr="006A51C3">
              <w:rPr>
                <w:rFonts w:cs="Arial"/>
                <w:bCs/>
                <w:iCs/>
                <w:szCs w:val="18"/>
              </w:rPr>
              <w:t>SCell</w:t>
            </w:r>
            <w:proofErr w:type="spellEnd"/>
            <w:r w:rsidRPr="006A51C3">
              <w:rPr>
                <w:rFonts w:cs="Arial"/>
                <w:bCs/>
                <w:iCs/>
                <w:szCs w:val="18"/>
              </w:rPr>
              <w:t xml:space="preserve"> addition and upon reconfiguration with sync of the SCG, both performed via an </w:t>
            </w:r>
            <w:proofErr w:type="spellStart"/>
            <w:r w:rsidRPr="006A51C3">
              <w:rPr>
                <w:rFonts w:cs="Arial"/>
                <w:bCs/>
                <w:i/>
                <w:iCs/>
                <w:szCs w:val="18"/>
              </w:rPr>
              <w:t>RRCReconfiguration</w:t>
            </w:r>
            <w:proofErr w:type="spellEnd"/>
            <w:r w:rsidRPr="006A51C3">
              <w:rPr>
                <w:rFonts w:cs="Arial"/>
                <w:bCs/>
                <w:iCs/>
                <w:szCs w:val="18"/>
              </w:rPr>
              <w:t xml:space="preserve"> message received via SRB3 or contained in an </w:t>
            </w:r>
            <w:r w:rsidRPr="006A51C3">
              <w:rPr>
                <w:rFonts w:cs="Arial"/>
                <w:bCs/>
                <w:i/>
                <w:iCs/>
                <w:szCs w:val="18"/>
              </w:rPr>
              <w:t>RRC(Connection)Reconfiguration</w:t>
            </w:r>
            <w:r w:rsidRPr="006A51C3">
              <w:rPr>
                <w:rFonts w:cs="Arial"/>
                <w:bCs/>
                <w:iCs/>
                <w:szCs w:val="18"/>
              </w:rPr>
              <w:t xml:space="preserve"> message received via SRB1, as specified in </w:t>
            </w:r>
            <w:r w:rsidRPr="006A51C3">
              <w:t>TS 38.331 [9] and TS 36.331 [17]</w:t>
            </w:r>
            <w:r w:rsidRPr="006A51C3">
              <w:rPr>
                <w:rFonts w:cs="Arial"/>
                <w:bCs/>
                <w:iCs/>
                <w:szCs w:val="18"/>
              </w:rPr>
              <w:t>.</w:t>
            </w:r>
          </w:p>
          <w:p w14:paraId="16E03EE3" w14:textId="77777777" w:rsidR="002B68F6" w:rsidRPr="006A51C3" w:rsidRDefault="002B68F6" w:rsidP="00DC555C">
            <w:pPr>
              <w:pStyle w:val="TAL"/>
            </w:pPr>
            <w:r w:rsidRPr="006A51C3">
              <w:rPr>
                <w:rFonts w:cs="Arial"/>
                <w:bCs/>
                <w:iCs/>
                <w:szCs w:val="18"/>
              </w:rPr>
              <w:t xml:space="preserve">A UE indicating support of </w:t>
            </w:r>
            <w:r w:rsidRPr="006A51C3">
              <w:rPr>
                <w:rFonts w:cs="Arial"/>
                <w:bCs/>
                <w:i/>
                <w:iCs/>
                <w:szCs w:val="18"/>
              </w:rPr>
              <w:t>directSCG-SCellActivation-r16</w:t>
            </w:r>
            <w:r w:rsidRPr="006A51C3">
              <w:rPr>
                <w:rFonts w:cs="Arial"/>
                <w:bCs/>
                <w:iCs/>
                <w:szCs w:val="18"/>
              </w:rPr>
              <w:t xml:space="preserve"> shall indicate support of EN-DC or support of NGEN-DC as specified in TS 36.331 [17] or support of </w:t>
            </w:r>
            <w:r w:rsidRPr="006A51C3">
              <w:rPr>
                <w:rFonts w:cs="Arial"/>
                <w:bCs/>
                <w:iCs/>
                <w:szCs w:val="18"/>
                <w:lang w:eastAsia="zh-CN"/>
              </w:rPr>
              <w:t>NR-DC</w:t>
            </w:r>
            <w:r w:rsidRPr="006A51C3">
              <w:rPr>
                <w:rFonts w:cs="Arial"/>
                <w:bCs/>
                <w:iCs/>
                <w:szCs w:val="18"/>
              </w:rPr>
              <w:t xml:space="preserve"> as specified in TS 38.331 [9].</w:t>
            </w:r>
          </w:p>
        </w:tc>
        <w:tc>
          <w:tcPr>
            <w:tcW w:w="568" w:type="dxa"/>
          </w:tcPr>
          <w:p w14:paraId="33D95638" w14:textId="77777777" w:rsidR="002B68F6" w:rsidRPr="006A51C3" w:rsidRDefault="002B68F6" w:rsidP="00DC555C">
            <w:pPr>
              <w:pStyle w:val="TAL"/>
            </w:pPr>
            <w:r w:rsidRPr="006A51C3">
              <w:rPr>
                <w:rFonts w:cs="Arial"/>
                <w:szCs w:val="18"/>
              </w:rPr>
              <w:t>UE</w:t>
            </w:r>
          </w:p>
        </w:tc>
        <w:tc>
          <w:tcPr>
            <w:tcW w:w="567" w:type="dxa"/>
          </w:tcPr>
          <w:p w14:paraId="33CD6E52" w14:textId="77777777" w:rsidR="002B68F6" w:rsidRPr="006A51C3" w:rsidRDefault="002B68F6" w:rsidP="00DC555C">
            <w:pPr>
              <w:pStyle w:val="TAL"/>
            </w:pPr>
            <w:r w:rsidRPr="006A51C3">
              <w:rPr>
                <w:rFonts w:cs="Arial"/>
                <w:szCs w:val="18"/>
              </w:rPr>
              <w:t>No</w:t>
            </w:r>
          </w:p>
        </w:tc>
        <w:tc>
          <w:tcPr>
            <w:tcW w:w="709" w:type="dxa"/>
          </w:tcPr>
          <w:p w14:paraId="6B0E20AB" w14:textId="77777777" w:rsidR="002B68F6" w:rsidRPr="006A51C3" w:rsidRDefault="002B68F6" w:rsidP="00DC555C">
            <w:pPr>
              <w:pStyle w:val="TAL"/>
            </w:pPr>
            <w:r w:rsidRPr="006A51C3">
              <w:rPr>
                <w:rFonts w:cs="Arial"/>
                <w:szCs w:val="18"/>
              </w:rPr>
              <w:t>No</w:t>
            </w:r>
          </w:p>
        </w:tc>
        <w:tc>
          <w:tcPr>
            <w:tcW w:w="708" w:type="dxa"/>
          </w:tcPr>
          <w:p w14:paraId="18083B02" w14:textId="77777777" w:rsidR="002B68F6" w:rsidRPr="006A51C3" w:rsidRDefault="002B68F6" w:rsidP="00DC555C">
            <w:pPr>
              <w:pStyle w:val="TAL"/>
            </w:pPr>
            <w:r w:rsidRPr="006A51C3">
              <w:rPr>
                <w:rFonts w:cs="Arial"/>
                <w:szCs w:val="18"/>
              </w:rPr>
              <w:t xml:space="preserve">Yes </w:t>
            </w:r>
            <w:r w:rsidRPr="006A51C3">
              <w:t>(Incl FR2-2 DIFF)</w:t>
            </w:r>
          </w:p>
        </w:tc>
      </w:tr>
      <w:tr w:rsidR="002B68F6" w:rsidRPr="006A51C3" w14:paraId="1D690702" w14:textId="77777777" w:rsidTr="00DC555C">
        <w:trPr>
          <w:cantSplit/>
          <w:tblHeader/>
        </w:trPr>
        <w:tc>
          <w:tcPr>
            <w:tcW w:w="7087" w:type="dxa"/>
          </w:tcPr>
          <w:p w14:paraId="5331F6CE" w14:textId="77777777" w:rsidR="002B68F6" w:rsidRPr="006A51C3" w:rsidRDefault="002B68F6" w:rsidP="00DC555C">
            <w:pPr>
              <w:pStyle w:val="TAL"/>
              <w:rPr>
                <w:rFonts w:cs="Arial"/>
                <w:b/>
                <w:bCs/>
                <w:i/>
                <w:iCs/>
                <w:szCs w:val="18"/>
              </w:rPr>
            </w:pPr>
            <w:r w:rsidRPr="006A51C3">
              <w:rPr>
                <w:rFonts w:cs="Arial"/>
                <w:b/>
                <w:bCs/>
                <w:i/>
                <w:iCs/>
                <w:szCs w:val="18"/>
              </w:rPr>
              <w:t>directSCG-SCellActivationResume-r16, directSCG-SCellActivationResume-r17</w:t>
            </w:r>
          </w:p>
          <w:p w14:paraId="3ED616D3" w14:textId="77777777" w:rsidR="002B68F6" w:rsidRPr="006A51C3" w:rsidRDefault="002B68F6" w:rsidP="00DC555C">
            <w:pPr>
              <w:pStyle w:val="TAL"/>
              <w:rPr>
                <w:rFonts w:cs="Arial"/>
                <w:bCs/>
                <w:iCs/>
                <w:szCs w:val="18"/>
              </w:rPr>
            </w:pPr>
            <w:r w:rsidRPr="006A51C3">
              <w:rPr>
                <w:rFonts w:cs="Arial"/>
                <w:bCs/>
                <w:iCs/>
                <w:szCs w:val="18"/>
              </w:rPr>
              <w:t>Indicates whether the UE supports</w:t>
            </w:r>
            <w:r w:rsidRPr="006A51C3">
              <w:t xml:space="preserve"> direct NR SCG </w:t>
            </w:r>
            <w:proofErr w:type="spellStart"/>
            <w:r w:rsidRPr="006A51C3">
              <w:t>SCell</w:t>
            </w:r>
            <w:proofErr w:type="spellEnd"/>
            <w:r w:rsidRPr="006A51C3">
              <w:t xml:space="preserve"> activation, as specified in TS 38.321 [8]:</w:t>
            </w:r>
          </w:p>
          <w:p w14:paraId="36367C43" w14:textId="77777777" w:rsidR="002B68F6" w:rsidRPr="006A51C3" w:rsidRDefault="002B68F6" w:rsidP="00DC555C">
            <w:pPr>
              <w:pStyle w:val="TAL"/>
              <w:rPr>
                <w:rFonts w:cs="Arial"/>
                <w:bCs/>
                <w:iCs/>
                <w:szCs w:val="18"/>
              </w:rPr>
            </w:pPr>
            <w:r w:rsidRPr="006A51C3">
              <w:rPr>
                <w:rFonts w:cs="Arial"/>
                <w:bCs/>
                <w:iCs/>
                <w:szCs w:val="18"/>
              </w:rPr>
              <w:t>-</w:t>
            </w:r>
            <w:r w:rsidRPr="006A51C3">
              <w:rPr>
                <w:rFonts w:cs="Arial"/>
                <w:bCs/>
                <w:iCs/>
                <w:szCs w:val="18"/>
              </w:rPr>
              <w:tab/>
              <w:t xml:space="preserve">upon reception of an </w:t>
            </w:r>
            <w:proofErr w:type="spellStart"/>
            <w:r w:rsidRPr="006A51C3">
              <w:rPr>
                <w:rFonts w:cs="Arial"/>
                <w:bCs/>
                <w:i/>
                <w:iCs/>
                <w:szCs w:val="18"/>
              </w:rPr>
              <w:t>RRCReconfiguration</w:t>
            </w:r>
            <w:proofErr w:type="spellEnd"/>
            <w:r w:rsidRPr="006A51C3">
              <w:rPr>
                <w:rFonts w:cs="Arial"/>
                <w:bCs/>
                <w:iCs/>
                <w:szCs w:val="18"/>
              </w:rPr>
              <w:t xml:space="preserve"> included in an </w:t>
            </w:r>
            <w:proofErr w:type="spellStart"/>
            <w:r w:rsidRPr="006A51C3">
              <w:rPr>
                <w:rFonts w:cs="Arial"/>
                <w:bCs/>
                <w:i/>
                <w:iCs/>
                <w:szCs w:val="18"/>
              </w:rPr>
              <w:t>RRCConnectionResume</w:t>
            </w:r>
            <w:proofErr w:type="spellEnd"/>
            <w:r w:rsidRPr="006A51C3">
              <w:rPr>
                <w:rFonts w:cs="Arial"/>
                <w:bCs/>
                <w:iCs/>
                <w:szCs w:val="18"/>
              </w:rPr>
              <w:t xml:space="preserve"> message, </w:t>
            </w:r>
            <w:r w:rsidRPr="006A51C3">
              <w:t>as specified in TS 38.331 [9] and TS 36.331 [17],</w:t>
            </w:r>
            <w:r w:rsidRPr="006A51C3">
              <w:rPr>
                <w:rFonts w:cs="Arial"/>
                <w:bCs/>
                <w:iCs/>
                <w:szCs w:val="18"/>
              </w:rPr>
              <w:t xml:space="preserve"> if the UE indicates support of EN-DC </w:t>
            </w:r>
            <w:r w:rsidRPr="006A51C3">
              <w:rPr>
                <w:rFonts w:cs="Arial"/>
                <w:bCs/>
                <w:iCs/>
                <w:szCs w:val="18"/>
                <w:lang w:eastAsia="zh-CN"/>
              </w:rPr>
              <w:t>or NGEN-DC,</w:t>
            </w:r>
            <w:r w:rsidRPr="006A51C3">
              <w:rPr>
                <w:rFonts w:cs="Arial"/>
                <w:bCs/>
                <w:iCs/>
                <w:szCs w:val="18"/>
              </w:rPr>
              <w:t xml:space="preserve"> and support of </w:t>
            </w:r>
            <w:r w:rsidRPr="006A51C3">
              <w:rPr>
                <w:rFonts w:cs="Arial"/>
                <w:bCs/>
                <w:i/>
                <w:iCs/>
                <w:szCs w:val="18"/>
              </w:rPr>
              <w:t>resumeWithSCG-Config-r16</w:t>
            </w:r>
            <w:r w:rsidRPr="006A51C3">
              <w:rPr>
                <w:rFonts w:cs="Arial"/>
                <w:bCs/>
                <w:iCs/>
                <w:szCs w:val="18"/>
              </w:rPr>
              <w:t xml:space="preserve"> as specified in TS 36.331 [17],</w:t>
            </w:r>
          </w:p>
          <w:p w14:paraId="6349E77C" w14:textId="77777777" w:rsidR="002B68F6" w:rsidRPr="006A51C3" w:rsidRDefault="002B68F6" w:rsidP="00DC555C">
            <w:pPr>
              <w:pStyle w:val="TAL"/>
              <w:rPr>
                <w:rFonts w:cs="Arial"/>
                <w:bCs/>
                <w:iCs/>
                <w:szCs w:val="18"/>
              </w:rPr>
            </w:pPr>
            <w:r w:rsidRPr="006A51C3">
              <w:rPr>
                <w:rFonts w:cs="Arial"/>
                <w:bCs/>
                <w:iCs/>
                <w:szCs w:val="18"/>
              </w:rPr>
              <w:t>-</w:t>
            </w:r>
            <w:r w:rsidRPr="006A51C3">
              <w:rPr>
                <w:rFonts w:cs="Arial"/>
                <w:bCs/>
                <w:iCs/>
                <w:szCs w:val="18"/>
              </w:rPr>
              <w:tab/>
              <w:t xml:space="preserve">upon reception of an </w:t>
            </w:r>
            <w:proofErr w:type="spellStart"/>
            <w:r w:rsidRPr="006A51C3">
              <w:rPr>
                <w:rFonts w:cs="Arial"/>
                <w:bCs/>
                <w:i/>
                <w:iCs/>
                <w:szCs w:val="18"/>
              </w:rPr>
              <w:t>RRCReconfiguration</w:t>
            </w:r>
            <w:proofErr w:type="spellEnd"/>
            <w:r w:rsidRPr="006A51C3">
              <w:rPr>
                <w:rFonts w:cs="Arial"/>
                <w:bCs/>
                <w:iCs/>
                <w:szCs w:val="18"/>
              </w:rPr>
              <w:t xml:space="preserve"> included in an </w:t>
            </w:r>
            <w:proofErr w:type="spellStart"/>
            <w:r w:rsidRPr="006A51C3">
              <w:rPr>
                <w:rFonts w:cs="Arial"/>
                <w:bCs/>
                <w:i/>
                <w:iCs/>
                <w:szCs w:val="18"/>
              </w:rPr>
              <w:t>RRCResume</w:t>
            </w:r>
            <w:proofErr w:type="spellEnd"/>
            <w:r w:rsidRPr="006A51C3">
              <w:rPr>
                <w:rFonts w:cs="Arial"/>
                <w:bCs/>
                <w:iCs/>
                <w:szCs w:val="18"/>
              </w:rPr>
              <w:t xml:space="preserve"> message, </w:t>
            </w:r>
            <w:r w:rsidRPr="006A51C3">
              <w:t xml:space="preserve">as specified in TS 38.331 [9], </w:t>
            </w:r>
            <w:r w:rsidRPr="006A51C3">
              <w:rPr>
                <w:rFonts w:cs="Arial"/>
                <w:bCs/>
                <w:iCs/>
                <w:szCs w:val="18"/>
              </w:rPr>
              <w:t xml:space="preserve">if the UE indicates support of </w:t>
            </w:r>
            <w:r w:rsidRPr="006A51C3">
              <w:rPr>
                <w:rFonts w:cs="Arial"/>
                <w:bCs/>
                <w:iCs/>
                <w:szCs w:val="18"/>
                <w:lang w:eastAsia="zh-CN"/>
              </w:rPr>
              <w:t>NR-DC</w:t>
            </w:r>
            <w:r w:rsidRPr="006A51C3">
              <w:rPr>
                <w:rFonts w:cs="Arial"/>
                <w:bCs/>
                <w:iCs/>
                <w:szCs w:val="18"/>
              </w:rPr>
              <w:t xml:space="preserve"> and of </w:t>
            </w:r>
            <w:r w:rsidRPr="006A51C3">
              <w:rPr>
                <w:rFonts w:cs="Arial"/>
                <w:bCs/>
                <w:i/>
                <w:iCs/>
                <w:szCs w:val="18"/>
              </w:rPr>
              <w:t>resumeWithSCG-Config-r16</w:t>
            </w:r>
            <w:r w:rsidRPr="006A51C3">
              <w:rPr>
                <w:rFonts w:cs="Arial"/>
                <w:bCs/>
                <w:iCs/>
                <w:szCs w:val="18"/>
              </w:rPr>
              <w:t xml:space="preserve"> as specified in TS 38.331 [9]</w:t>
            </w:r>
            <w:r w:rsidRPr="006A51C3">
              <w:t>.</w:t>
            </w:r>
          </w:p>
          <w:p w14:paraId="25427563" w14:textId="77777777" w:rsidR="002B68F6" w:rsidRPr="006A51C3" w:rsidRDefault="002B68F6" w:rsidP="00DC555C">
            <w:pPr>
              <w:pStyle w:val="TAL"/>
            </w:pPr>
            <w:r w:rsidRPr="006A51C3">
              <w:rPr>
                <w:rFonts w:cs="Arial"/>
                <w:bCs/>
                <w:iCs/>
                <w:szCs w:val="18"/>
              </w:rPr>
              <w:t xml:space="preserve">A UE indicating support of </w:t>
            </w:r>
            <w:r w:rsidRPr="006A51C3">
              <w:rPr>
                <w:rFonts w:cs="Arial"/>
                <w:bCs/>
                <w:i/>
                <w:iCs/>
                <w:szCs w:val="18"/>
              </w:rPr>
              <w:t>directSCG-SCellActivationResume-r16</w:t>
            </w:r>
            <w:r w:rsidRPr="006A51C3">
              <w:rPr>
                <w:rFonts w:cs="Arial"/>
                <w:bCs/>
                <w:iCs/>
                <w:szCs w:val="18"/>
              </w:rPr>
              <w:t xml:space="preserve"> shall indicate support of EN-DC or NGEN-DC and support of </w:t>
            </w:r>
            <w:r w:rsidRPr="006A51C3">
              <w:rPr>
                <w:rFonts w:cs="Arial"/>
                <w:bCs/>
                <w:i/>
                <w:iCs/>
                <w:szCs w:val="18"/>
              </w:rPr>
              <w:t>resumeWithSCG-Config-r16</w:t>
            </w:r>
            <w:r w:rsidRPr="006A51C3">
              <w:rPr>
                <w:rFonts w:cs="Arial"/>
                <w:bCs/>
                <w:iCs/>
                <w:szCs w:val="18"/>
              </w:rPr>
              <w:t xml:space="preserve"> as specified in TS 36.331 [17] or indicate support of </w:t>
            </w:r>
            <w:r w:rsidRPr="006A51C3">
              <w:rPr>
                <w:rFonts w:cs="Arial"/>
                <w:bCs/>
                <w:iCs/>
                <w:szCs w:val="18"/>
                <w:lang w:eastAsia="zh-CN"/>
              </w:rPr>
              <w:t>NR-DC</w:t>
            </w:r>
            <w:r w:rsidRPr="006A51C3">
              <w:rPr>
                <w:rFonts w:cs="Arial"/>
                <w:bCs/>
                <w:iCs/>
                <w:szCs w:val="18"/>
              </w:rPr>
              <w:t xml:space="preserve"> and of </w:t>
            </w:r>
            <w:r w:rsidRPr="006A51C3">
              <w:rPr>
                <w:rFonts w:cs="Arial"/>
                <w:bCs/>
                <w:i/>
                <w:iCs/>
                <w:szCs w:val="18"/>
              </w:rPr>
              <w:t>resumeWithSCG-Config-r16</w:t>
            </w:r>
            <w:r w:rsidRPr="006A51C3">
              <w:rPr>
                <w:rFonts w:cs="Arial"/>
                <w:bCs/>
                <w:iCs/>
                <w:szCs w:val="18"/>
              </w:rPr>
              <w:t xml:space="preserve"> as specified in TS 38.331 [9]</w:t>
            </w:r>
            <w:r w:rsidRPr="006A51C3">
              <w:t>.</w:t>
            </w:r>
          </w:p>
        </w:tc>
        <w:tc>
          <w:tcPr>
            <w:tcW w:w="568" w:type="dxa"/>
          </w:tcPr>
          <w:p w14:paraId="019E1BAE" w14:textId="77777777" w:rsidR="002B68F6" w:rsidRPr="006A51C3" w:rsidRDefault="002B68F6" w:rsidP="00DC555C">
            <w:pPr>
              <w:pStyle w:val="TAL"/>
            </w:pPr>
            <w:r w:rsidRPr="006A51C3">
              <w:rPr>
                <w:rFonts w:cs="Arial"/>
                <w:szCs w:val="18"/>
              </w:rPr>
              <w:t>UE</w:t>
            </w:r>
          </w:p>
        </w:tc>
        <w:tc>
          <w:tcPr>
            <w:tcW w:w="567" w:type="dxa"/>
          </w:tcPr>
          <w:p w14:paraId="299884FB" w14:textId="77777777" w:rsidR="002B68F6" w:rsidRPr="006A51C3" w:rsidRDefault="002B68F6" w:rsidP="00DC555C">
            <w:pPr>
              <w:pStyle w:val="TAL"/>
            </w:pPr>
            <w:r w:rsidRPr="006A51C3">
              <w:rPr>
                <w:rFonts w:cs="Arial"/>
                <w:szCs w:val="18"/>
              </w:rPr>
              <w:t>No</w:t>
            </w:r>
          </w:p>
        </w:tc>
        <w:tc>
          <w:tcPr>
            <w:tcW w:w="709" w:type="dxa"/>
          </w:tcPr>
          <w:p w14:paraId="5B324F73" w14:textId="77777777" w:rsidR="002B68F6" w:rsidRPr="006A51C3" w:rsidRDefault="002B68F6" w:rsidP="00DC555C">
            <w:pPr>
              <w:pStyle w:val="TAL"/>
            </w:pPr>
            <w:r w:rsidRPr="006A51C3">
              <w:rPr>
                <w:rFonts w:cs="Arial"/>
                <w:szCs w:val="18"/>
              </w:rPr>
              <w:t>No</w:t>
            </w:r>
          </w:p>
        </w:tc>
        <w:tc>
          <w:tcPr>
            <w:tcW w:w="708" w:type="dxa"/>
          </w:tcPr>
          <w:p w14:paraId="341ED1F2" w14:textId="77777777" w:rsidR="002B68F6" w:rsidRPr="006A51C3" w:rsidRDefault="002B68F6" w:rsidP="00DC555C">
            <w:pPr>
              <w:pStyle w:val="TAL"/>
            </w:pPr>
            <w:r w:rsidRPr="006A51C3">
              <w:rPr>
                <w:rFonts w:cs="Arial"/>
                <w:szCs w:val="18"/>
              </w:rPr>
              <w:t xml:space="preserve">Yes </w:t>
            </w:r>
            <w:r w:rsidRPr="006A51C3">
              <w:t>(Incl FR2-2 DIFF)</w:t>
            </w:r>
          </w:p>
        </w:tc>
      </w:tr>
      <w:tr w:rsidR="002B68F6" w:rsidRPr="006A51C3" w14:paraId="1279C040" w14:textId="77777777" w:rsidTr="00DC555C">
        <w:trPr>
          <w:cantSplit/>
          <w:tblHeader/>
        </w:trPr>
        <w:tc>
          <w:tcPr>
            <w:tcW w:w="7087" w:type="dxa"/>
          </w:tcPr>
          <w:p w14:paraId="613EA640" w14:textId="77777777" w:rsidR="002B68F6" w:rsidRPr="004C06EC" w:rsidRDefault="002B68F6" w:rsidP="00DC555C">
            <w:pPr>
              <w:pStyle w:val="TAL"/>
              <w:rPr>
                <w:rFonts w:cs="Arial"/>
                <w:b/>
                <w:bCs/>
                <w:i/>
                <w:iCs/>
                <w:szCs w:val="18"/>
                <w:lang w:val="fr-FR"/>
              </w:rPr>
            </w:pPr>
            <w:proofErr w:type="gramStart"/>
            <w:r w:rsidRPr="004C06EC">
              <w:rPr>
                <w:rFonts w:cs="Arial"/>
                <w:b/>
                <w:bCs/>
                <w:i/>
                <w:iCs/>
                <w:szCs w:val="18"/>
                <w:lang w:val="fr-FR"/>
              </w:rPr>
              <w:lastRenderedPageBreak/>
              <w:t>drx</w:t>
            </w:r>
            <w:proofErr w:type="gramEnd"/>
            <w:r w:rsidRPr="004C06EC">
              <w:rPr>
                <w:rFonts w:cs="Arial"/>
                <w:b/>
                <w:bCs/>
                <w:i/>
                <w:iCs/>
                <w:szCs w:val="18"/>
                <w:lang w:val="fr-FR"/>
              </w:rPr>
              <w:t>-Adaptation-r16, drx-Adaptation-r17</w:t>
            </w:r>
          </w:p>
          <w:p w14:paraId="3B7CCCE0" w14:textId="77777777" w:rsidR="002B68F6" w:rsidRPr="006A51C3" w:rsidRDefault="002B68F6" w:rsidP="00DC555C">
            <w:pPr>
              <w:pStyle w:val="TAL"/>
              <w:rPr>
                <w:rFonts w:cs="Arial"/>
                <w:bCs/>
                <w:iCs/>
                <w:szCs w:val="18"/>
              </w:rPr>
            </w:pPr>
            <w:r w:rsidRPr="006A51C3">
              <w:rPr>
                <w:rFonts w:cs="Arial"/>
                <w:bCs/>
                <w:iCs/>
                <w:szCs w:val="18"/>
              </w:rPr>
              <w:t>Indicates whether the UE supports DRX adaptation comprised of the following functional components:</w:t>
            </w:r>
          </w:p>
          <w:p w14:paraId="3DCC8F3B" w14:textId="77777777" w:rsidR="002B68F6" w:rsidRPr="006A51C3" w:rsidRDefault="002B68F6" w:rsidP="00DC555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Configured</w:t>
            </w:r>
            <w:r w:rsidRPr="006A51C3">
              <w:rPr>
                <w:rFonts w:ascii="Arial" w:hAnsi="Arial" w:cs="Arial"/>
                <w:i/>
                <w:sz w:val="18"/>
                <w:szCs w:val="18"/>
              </w:rPr>
              <w:t xml:space="preserve"> </w:t>
            </w:r>
            <w:proofErr w:type="spellStart"/>
            <w:r w:rsidRPr="006A51C3">
              <w:rPr>
                <w:rFonts w:ascii="Arial" w:hAnsi="Arial" w:cs="Arial"/>
                <w:i/>
                <w:sz w:val="18"/>
                <w:szCs w:val="18"/>
              </w:rPr>
              <w:t>ps</w:t>
            </w:r>
            <w:proofErr w:type="spellEnd"/>
            <w:r w:rsidRPr="006A51C3">
              <w:rPr>
                <w:rFonts w:ascii="Arial" w:hAnsi="Arial" w:cs="Arial"/>
                <w:i/>
                <w:sz w:val="18"/>
                <w:szCs w:val="18"/>
              </w:rPr>
              <w:t xml:space="preserve">-Offset </w:t>
            </w:r>
            <w:r w:rsidRPr="006A51C3">
              <w:rPr>
                <w:rFonts w:ascii="Arial" w:hAnsi="Arial" w:cs="Arial"/>
                <w:sz w:val="18"/>
                <w:szCs w:val="18"/>
              </w:rPr>
              <w:t xml:space="preserve">for the detection of DCI format 2_6 with CRC scrambling by </w:t>
            </w:r>
            <w:proofErr w:type="spellStart"/>
            <w:r w:rsidRPr="006A51C3">
              <w:rPr>
                <w:rFonts w:ascii="Arial" w:hAnsi="Arial" w:cs="Arial"/>
                <w:i/>
                <w:iCs/>
                <w:sz w:val="18"/>
                <w:szCs w:val="18"/>
              </w:rPr>
              <w:t>ps</w:t>
            </w:r>
            <w:proofErr w:type="spellEnd"/>
            <w:r w:rsidRPr="006A51C3">
              <w:rPr>
                <w:rFonts w:ascii="Arial" w:hAnsi="Arial" w:cs="Arial"/>
                <w:sz w:val="18"/>
                <w:szCs w:val="18"/>
              </w:rPr>
              <w:t xml:space="preserve">-RNTI and reported </w:t>
            </w:r>
            <w:proofErr w:type="spellStart"/>
            <w:r w:rsidRPr="006A51C3">
              <w:rPr>
                <w:rFonts w:ascii="Arial" w:hAnsi="Arial" w:cs="Arial"/>
                <w:i/>
                <w:iCs/>
                <w:sz w:val="18"/>
                <w:szCs w:val="18"/>
              </w:rPr>
              <w:t>MinTimeGap</w:t>
            </w:r>
            <w:proofErr w:type="spellEnd"/>
            <w:r w:rsidRPr="006A51C3" w:rsidDel="008E1262">
              <w:rPr>
                <w:rFonts w:ascii="Arial" w:hAnsi="Arial" w:cs="Arial"/>
                <w:sz w:val="18"/>
                <w:szCs w:val="18"/>
              </w:rPr>
              <w:t xml:space="preserve"> </w:t>
            </w:r>
            <w:r w:rsidRPr="006A51C3">
              <w:rPr>
                <w:rFonts w:ascii="Arial" w:hAnsi="Arial" w:cs="Arial"/>
                <w:sz w:val="18"/>
                <w:szCs w:val="18"/>
              </w:rPr>
              <w:t>or</w:t>
            </w:r>
            <w:r w:rsidRPr="006A51C3">
              <w:rPr>
                <w:rFonts w:ascii="Arial" w:hAnsi="Arial" w:cs="Arial"/>
                <w:i/>
                <w:iCs/>
                <w:sz w:val="18"/>
                <w:szCs w:val="18"/>
              </w:rPr>
              <w:t xml:space="preserve"> MinTimeGapFR2-2</w:t>
            </w:r>
            <w:r w:rsidRPr="006A51C3">
              <w:rPr>
                <w:rFonts w:ascii="Arial" w:hAnsi="Arial" w:cs="Arial"/>
                <w:sz w:val="18"/>
                <w:szCs w:val="18"/>
              </w:rPr>
              <w:t xml:space="preserve"> before the start of </w:t>
            </w:r>
            <w:proofErr w:type="spellStart"/>
            <w:r w:rsidRPr="006A51C3">
              <w:rPr>
                <w:rFonts w:ascii="Arial" w:hAnsi="Arial" w:cs="Arial"/>
                <w:i/>
                <w:sz w:val="18"/>
                <w:szCs w:val="18"/>
              </w:rPr>
              <w:t>drx-onDurationTimer</w:t>
            </w:r>
            <w:proofErr w:type="spellEnd"/>
            <w:r w:rsidRPr="006A51C3">
              <w:t xml:space="preserve"> </w:t>
            </w:r>
            <w:r w:rsidRPr="006A51C3">
              <w:rPr>
                <w:rFonts w:ascii="Arial" w:hAnsi="Arial" w:cs="Arial"/>
                <w:iCs/>
                <w:sz w:val="18"/>
                <w:szCs w:val="18"/>
              </w:rPr>
              <w:t>of Long DRX</w:t>
            </w:r>
          </w:p>
          <w:p w14:paraId="6B9FACD0" w14:textId="77777777" w:rsidR="002B68F6" w:rsidRPr="006A51C3" w:rsidRDefault="002B68F6" w:rsidP="00DC555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Indication of UE whether or not to start </w:t>
            </w:r>
            <w:proofErr w:type="spellStart"/>
            <w:r w:rsidRPr="006A51C3">
              <w:rPr>
                <w:rFonts w:ascii="Arial" w:hAnsi="Arial" w:cs="Arial"/>
                <w:i/>
                <w:sz w:val="18"/>
                <w:szCs w:val="18"/>
              </w:rPr>
              <w:t>drx-onDurationTimer</w:t>
            </w:r>
            <w:proofErr w:type="spellEnd"/>
            <w:r w:rsidRPr="006A51C3">
              <w:rPr>
                <w:rFonts w:ascii="Arial" w:hAnsi="Arial" w:cs="Arial"/>
                <w:sz w:val="18"/>
                <w:szCs w:val="18"/>
              </w:rPr>
              <w:t xml:space="preserve"> for the next Long DRX cycle by detection of DCI format 2_6</w:t>
            </w:r>
          </w:p>
          <w:p w14:paraId="67B5945B" w14:textId="77777777" w:rsidR="002B68F6" w:rsidRPr="006A51C3" w:rsidRDefault="002B68F6" w:rsidP="00DC555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Configured UE wakeup or not when DCI format 2_6 is not detected at all monitoring occasions outside Active Time</w:t>
            </w:r>
          </w:p>
          <w:p w14:paraId="3C095D5F" w14:textId="77777777" w:rsidR="002B68F6" w:rsidRPr="006A51C3" w:rsidRDefault="002B68F6" w:rsidP="00DC555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Configured periodic CSI report apart from L1-RSRP (</w:t>
            </w:r>
            <w:proofErr w:type="spellStart"/>
            <w:r w:rsidRPr="006A51C3">
              <w:rPr>
                <w:rFonts w:ascii="Arial" w:hAnsi="Arial" w:cs="Arial"/>
                <w:i/>
                <w:iCs/>
                <w:sz w:val="18"/>
                <w:szCs w:val="18"/>
              </w:rPr>
              <w:t>ps-TransmitOtherPeriodicCSI</w:t>
            </w:r>
            <w:proofErr w:type="spellEnd"/>
            <w:r w:rsidRPr="006A51C3">
              <w:rPr>
                <w:rFonts w:ascii="Arial" w:hAnsi="Arial" w:cs="Arial"/>
                <w:sz w:val="18"/>
                <w:szCs w:val="18"/>
              </w:rPr>
              <w:t>) when impacted by DCI format 2_6 that</w:t>
            </w:r>
            <w:r w:rsidRPr="006A51C3">
              <w:rPr>
                <w:rFonts w:ascii="Arial" w:hAnsi="Arial" w:cs="Arial"/>
                <w:i/>
                <w:sz w:val="18"/>
                <w:szCs w:val="18"/>
              </w:rPr>
              <w:t xml:space="preserve"> </w:t>
            </w:r>
            <w:proofErr w:type="spellStart"/>
            <w:r w:rsidRPr="006A51C3">
              <w:rPr>
                <w:rFonts w:ascii="Arial" w:hAnsi="Arial" w:cs="Arial"/>
                <w:i/>
                <w:sz w:val="18"/>
                <w:szCs w:val="18"/>
              </w:rPr>
              <w:t>drx-onDurationTimer</w:t>
            </w:r>
            <w:proofErr w:type="spellEnd"/>
            <w:r w:rsidRPr="006A51C3">
              <w:rPr>
                <w:rFonts w:ascii="Arial" w:hAnsi="Arial" w:cs="Arial"/>
                <w:sz w:val="18"/>
                <w:szCs w:val="18"/>
              </w:rPr>
              <w:t xml:space="preserve"> does not start for the next Long DRX cycle</w:t>
            </w:r>
          </w:p>
          <w:p w14:paraId="4E4FD815" w14:textId="77777777" w:rsidR="002B68F6" w:rsidRPr="006A51C3" w:rsidRDefault="002B68F6" w:rsidP="00DC555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Configured periodic L1-RSRP report (</w:t>
            </w:r>
            <w:r w:rsidRPr="006A51C3">
              <w:rPr>
                <w:rFonts w:ascii="Arial" w:hAnsi="Arial" w:cs="Arial"/>
                <w:i/>
                <w:iCs/>
                <w:sz w:val="18"/>
                <w:szCs w:val="18"/>
              </w:rPr>
              <w:t>ps-TransmitPeriodicL1-RSRP</w:t>
            </w:r>
            <w:r w:rsidRPr="006A51C3">
              <w:rPr>
                <w:rFonts w:ascii="Arial" w:hAnsi="Arial" w:cs="Arial"/>
                <w:sz w:val="18"/>
                <w:szCs w:val="18"/>
              </w:rPr>
              <w:t xml:space="preserve">) when impacted by DCI format 2_6 that </w:t>
            </w:r>
            <w:proofErr w:type="spellStart"/>
            <w:r w:rsidRPr="006A51C3">
              <w:rPr>
                <w:rFonts w:ascii="Arial" w:hAnsi="Arial" w:cs="Arial"/>
                <w:i/>
                <w:sz w:val="18"/>
                <w:szCs w:val="18"/>
              </w:rPr>
              <w:t>drx-onDurationTimer</w:t>
            </w:r>
            <w:proofErr w:type="spellEnd"/>
            <w:r w:rsidRPr="006A51C3">
              <w:rPr>
                <w:rFonts w:ascii="Arial" w:hAnsi="Arial" w:cs="Arial"/>
                <w:sz w:val="18"/>
                <w:szCs w:val="18"/>
              </w:rPr>
              <w:t xml:space="preserve"> does not start for the next Long DRX cycle</w:t>
            </w:r>
          </w:p>
          <w:p w14:paraId="68217DE9" w14:textId="77777777" w:rsidR="002B68F6" w:rsidRPr="006A51C3" w:rsidRDefault="002B68F6" w:rsidP="00DC555C">
            <w:pPr>
              <w:pStyle w:val="TAL"/>
            </w:pPr>
            <w:r w:rsidRPr="006A51C3">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6A51C3">
              <w:rPr>
                <w:rFonts w:cs="Arial"/>
                <w:bCs/>
                <w:i/>
                <w:szCs w:val="18"/>
              </w:rPr>
              <w:t>drx-onDurationTimer</w:t>
            </w:r>
            <w:proofErr w:type="spellEnd"/>
            <w:r w:rsidRPr="006A51C3">
              <w:rPr>
                <w:rFonts w:cs="Arial"/>
                <w:bCs/>
                <w:iCs/>
                <w:szCs w:val="18"/>
              </w:rPr>
              <w:t xml:space="preserve"> of Long DRX for each SCS. The value </w:t>
            </w:r>
            <w:r w:rsidRPr="006A51C3">
              <w:rPr>
                <w:rFonts w:cs="Arial"/>
                <w:bCs/>
                <w:i/>
                <w:szCs w:val="18"/>
              </w:rPr>
              <w:t>sl1</w:t>
            </w:r>
            <w:r w:rsidRPr="006A51C3">
              <w:rPr>
                <w:rFonts w:cs="Arial"/>
                <w:bCs/>
                <w:iCs/>
                <w:szCs w:val="18"/>
              </w:rPr>
              <w:t xml:space="preserve"> indicates 1 slot. The value </w:t>
            </w:r>
            <w:r w:rsidRPr="006A51C3">
              <w:rPr>
                <w:rFonts w:cs="Arial"/>
                <w:bCs/>
                <w:i/>
                <w:szCs w:val="18"/>
              </w:rPr>
              <w:t>sl2</w:t>
            </w:r>
            <w:r w:rsidRPr="006A51C3">
              <w:rPr>
                <w:rFonts w:cs="Arial"/>
                <w:bCs/>
                <w:iCs/>
                <w:szCs w:val="18"/>
              </w:rPr>
              <w:t xml:space="preserve"> indicates 2 slots, and so on. Support of this feature is reported for licensed and unlicensed bands, respectively. When </w:t>
            </w:r>
            <w:r w:rsidRPr="006A51C3">
              <w:rPr>
                <w:rFonts w:cs="Arial"/>
                <w:bCs/>
                <w:i/>
                <w:szCs w:val="18"/>
              </w:rPr>
              <w:t>drx-Adaptation-r16</w:t>
            </w:r>
            <w:r w:rsidRPr="006A51C3">
              <w:rPr>
                <w:rFonts w:cs="Arial"/>
                <w:bCs/>
                <w:iCs/>
                <w:szCs w:val="18"/>
              </w:rPr>
              <w:t xml:space="preserve"> is reported, either of </w:t>
            </w:r>
            <w:r w:rsidRPr="006A51C3">
              <w:rPr>
                <w:rFonts w:cs="Arial"/>
                <w:bCs/>
                <w:i/>
                <w:iCs/>
                <w:szCs w:val="18"/>
              </w:rPr>
              <w:t>sharedSpectrumChAccess-r16</w:t>
            </w:r>
            <w:r w:rsidRPr="006A51C3">
              <w:rPr>
                <w:rFonts w:cs="Arial"/>
                <w:bCs/>
                <w:iCs/>
                <w:szCs w:val="18"/>
              </w:rPr>
              <w:t xml:space="preserve"> or </w:t>
            </w:r>
            <w:r w:rsidRPr="006A51C3">
              <w:rPr>
                <w:rFonts w:cs="Arial"/>
                <w:bCs/>
                <w:i/>
                <w:szCs w:val="18"/>
              </w:rPr>
              <w:t>non-SharedSpectrumChAccess-r16</w:t>
            </w:r>
            <w:r w:rsidRPr="006A51C3">
              <w:rPr>
                <w:rFonts w:cs="Arial"/>
                <w:bCs/>
                <w:iCs/>
                <w:szCs w:val="18"/>
              </w:rPr>
              <w:t xml:space="preserve"> shall be reported, at least. When</w:t>
            </w:r>
            <w:r w:rsidRPr="006A51C3">
              <w:rPr>
                <w:rFonts w:cs="Arial"/>
                <w:bCs/>
                <w:i/>
                <w:szCs w:val="18"/>
              </w:rPr>
              <w:t xml:space="preserve"> drx-Adaptation-r17</w:t>
            </w:r>
            <w:r w:rsidRPr="006A51C3">
              <w:rPr>
                <w:rFonts w:cs="Arial"/>
                <w:bCs/>
                <w:iCs/>
                <w:szCs w:val="18"/>
              </w:rPr>
              <w:t xml:space="preserve"> is reported, either of </w:t>
            </w:r>
            <w:r w:rsidRPr="006A51C3">
              <w:rPr>
                <w:rFonts w:cs="Arial"/>
                <w:bCs/>
                <w:i/>
                <w:iCs/>
                <w:szCs w:val="18"/>
              </w:rPr>
              <w:t>sharedSpectrumChAccess-r17</w:t>
            </w:r>
            <w:r w:rsidRPr="006A51C3">
              <w:rPr>
                <w:rFonts w:cs="Arial"/>
                <w:bCs/>
                <w:iCs/>
                <w:szCs w:val="18"/>
              </w:rPr>
              <w:t xml:space="preserve"> or </w:t>
            </w:r>
            <w:r w:rsidRPr="006A51C3">
              <w:rPr>
                <w:rFonts w:cs="Arial"/>
                <w:bCs/>
                <w:i/>
                <w:szCs w:val="18"/>
              </w:rPr>
              <w:t>non-SharedSpectrumChAccess-r17</w:t>
            </w:r>
            <w:r w:rsidRPr="006A51C3">
              <w:rPr>
                <w:rFonts w:cs="Arial"/>
                <w:bCs/>
                <w:iCs/>
                <w:szCs w:val="18"/>
              </w:rPr>
              <w:t xml:space="preserve"> shall be reported, at least.</w:t>
            </w:r>
          </w:p>
        </w:tc>
        <w:tc>
          <w:tcPr>
            <w:tcW w:w="568" w:type="dxa"/>
          </w:tcPr>
          <w:p w14:paraId="67E83D24" w14:textId="77777777" w:rsidR="002B68F6" w:rsidRPr="006A51C3" w:rsidRDefault="002B68F6" w:rsidP="00DC555C">
            <w:pPr>
              <w:pStyle w:val="TAL"/>
            </w:pPr>
            <w:r w:rsidRPr="006A51C3">
              <w:rPr>
                <w:rFonts w:cs="Arial"/>
                <w:szCs w:val="18"/>
              </w:rPr>
              <w:t>UE</w:t>
            </w:r>
          </w:p>
        </w:tc>
        <w:tc>
          <w:tcPr>
            <w:tcW w:w="567" w:type="dxa"/>
          </w:tcPr>
          <w:p w14:paraId="537E84B0" w14:textId="77777777" w:rsidR="002B68F6" w:rsidRPr="006A51C3" w:rsidRDefault="002B68F6" w:rsidP="00DC555C">
            <w:pPr>
              <w:pStyle w:val="TAL"/>
            </w:pPr>
            <w:r w:rsidRPr="006A51C3">
              <w:rPr>
                <w:rFonts w:cs="Arial"/>
                <w:szCs w:val="18"/>
              </w:rPr>
              <w:t>No</w:t>
            </w:r>
          </w:p>
        </w:tc>
        <w:tc>
          <w:tcPr>
            <w:tcW w:w="709" w:type="dxa"/>
          </w:tcPr>
          <w:p w14:paraId="37B54262" w14:textId="77777777" w:rsidR="002B68F6" w:rsidRPr="006A51C3" w:rsidRDefault="002B68F6" w:rsidP="00DC555C">
            <w:pPr>
              <w:pStyle w:val="TAL"/>
            </w:pPr>
            <w:r w:rsidRPr="006A51C3">
              <w:rPr>
                <w:rFonts w:cs="Arial"/>
                <w:szCs w:val="18"/>
              </w:rPr>
              <w:t>No</w:t>
            </w:r>
          </w:p>
        </w:tc>
        <w:tc>
          <w:tcPr>
            <w:tcW w:w="708" w:type="dxa"/>
          </w:tcPr>
          <w:p w14:paraId="3FC07967" w14:textId="77777777" w:rsidR="002B68F6" w:rsidRPr="006A51C3" w:rsidRDefault="002B68F6" w:rsidP="00DC555C">
            <w:pPr>
              <w:pStyle w:val="TAL"/>
              <w:rPr>
                <w:rFonts w:cs="Arial"/>
                <w:szCs w:val="18"/>
              </w:rPr>
            </w:pPr>
            <w:r w:rsidRPr="006A51C3">
              <w:rPr>
                <w:rFonts w:cs="Arial"/>
                <w:szCs w:val="18"/>
              </w:rPr>
              <w:t>Yes</w:t>
            </w:r>
          </w:p>
          <w:p w14:paraId="55FE290D" w14:textId="77777777" w:rsidR="002B68F6" w:rsidRPr="006A51C3" w:rsidRDefault="002B68F6" w:rsidP="00DC555C">
            <w:pPr>
              <w:pStyle w:val="TAL"/>
            </w:pPr>
            <w:r w:rsidRPr="006A51C3">
              <w:t>(Incl FR2-2 DIFF)</w:t>
            </w:r>
          </w:p>
        </w:tc>
      </w:tr>
      <w:tr w:rsidR="002B68F6" w:rsidRPr="006A51C3" w14:paraId="3BB79326" w14:textId="77777777" w:rsidTr="00DC555C">
        <w:trPr>
          <w:cantSplit/>
          <w:tblHeader/>
        </w:trPr>
        <w:tc>
          <w:tcPr>
            <w:tcW w:w="7087" w:type="dxa"/>
          </w:tcPr>
          <w:p w14:paraId="63D119A2" w14:textId="77777777" w:rsidR="002B68F6" w:rsidRPr="006A51C3" w:rsidRDefault="002B68F6" w:rsidP="00DC555C">
            <w:pPr>
              <w:pStyle w:val="TAL"/>
              <w:rPr>
                <w:b/>
                <w:bCs/>
                <w:i/>
                <w:iCs/>
                <w:lang w:eastAsia="zh-CN"/>
              </w:rPr>
            </w:pPr>
            <w:r w:rsidRPr="006A51C3">
              <w:rPr>
                <w:b/>
                <w:bCs/>
                <w:i/>
                <w:iCs/>
              </w:rPr>
              <w:t>enhancedSkipUplinkTxConfigured-r16</w:t>
            </w:r>
          </w:p>
          <w:p w14:paraId="67D15981" w14:textId="77777777" w:rsidR="002B68F6" w:rsidRPr="006A51C3" w:rsidRDefault="002B68F6" w:rsidP="00DC555C">
            <w:pPr>
              <w:pStyle w:val="TAL"/>
              <w:rPr>
                <w:rFonts w:cs="Arial"/>
                <w:b/>
                <w:bCs/>
                <w:i/>
                <w:iCs/>
                <w:szCs w:val="18"/>
              </w:rPr>
            </w:pPr>
            <w:r w:rsidRPr="006A51C3">
              <w:t xml:space="preserve">Indicates whether the UE supports skipping UL transmission for a </w:t>
            </w:r>
            <w:r w:rsidRPr="006A51C3">
              <w:rPr>
                <w:lang w:eastAsia="zh-CN"/>
              </w:rPr>
              <w:t>configured</w:t>
            </w:r>
            <w:r w:rsidRPr="006A51C3">
              <w:t xml:space="preserve"> uplink grant only if no data is available for transmission and no UCI is multiplexed on the corresponding PUSCH of the uplink grant as specified in TS 38.321 [8].</w:t>
            </w:r>
          </w:p>
        </w:tc>
        <w:tc>
          <w:tcPr>
            <w:tcW w:w="568" w:type="dxa"/>
          </w:tcPr>
          <w:p w14:paraId="65639B27" w14:textId="77777777" w:rsidR="002B68F6" w:rsidRPr="006A51C3" w:rsidRDefault="002B68F6" w:rsidP="00DC555C">
            <w:pPr>
              <w:pStyle w:val="TAL"/>
              <w:rPr>
                <w:rFonts w:cs="Arial"/>
                <w:szCs w:val="18"/>
              </w:rPr>
            </w:pPr>
            <w:r w:rsidRPr="006A51C3">
              <w:rPr>
                <w:rFonts w:cs="Arial"/>
                <w:bCs/>
                <w:iCs/>
                <w:szCs w:val="18"/>
              </w:rPr>
              <w:t>UE</w:t>
            </w:r>
          </w:p>
        </w:tc>
        <w:tc>
          <w:tcPr>
            <w:tcW w:w="567" w:type="dxa"/>
          </w:tcPr>
          <w:p w14:paraId="39441996" w14:textId="77777777" w:rsidR="002B68F6" w:rsidRPr="006A51C3" w:rsidRDefault="002B68F6" w:rsidP="00DC555C">
            <w:pPr>
              <w:pStyle w:val="TAL"/>
              <w:rPr>
                <w:rFonts w:cs="Arial"/>
                <w:szCs w:val="18"/>
              </w:rPr>
            </w:pPr>
            <w:r w:rsidRPr="006A51C3">
              <w:rPr>
                <w:rFonts w:cs="Arial"/>
                <w:bCs/>
                <w:iCs/>
                <w:szCs w:val="18"/>
              </w:rPr>
              <w:t>No</w:t>
            </w:r>
          </w:p>
        </w:tc>
        <w:tc>
          <w:tcPr>
            <w:tcW w:w="709" w:type="dxa"/>
          </w:tcPr>
          <w:p w14:paraId="049650FC" w14:textId="77777777" w:rsidR="002B68F6" w:rsidRPr="006A51C3" w:rsidRDefault="002B68F6" w:rsidP="00DC555C">
            <w:pPr>
              <w:pStyle w:val="TAL"/>
              <w:rPr>
                <w:rFonts w:cs="Arial"/>
                <w:szCs w:val="18"/>
              </w:rPr>
            </w:pPr>
            <w:r w:rsidRPr="006A51C3">
              <w:rPr>
                <w:rFonts w:cs="Arial"/>
                <w:bCs/>
                <w:iCs/>
                <w:szCs w:val="18"/>
              </w:rPr>
              <w:t>Yes</w:t>
            </w:r>
          </w:p>
        </w:tc>
        <w:tc>
          <w:tcPr>
            <w:tcW w:w="708" w:type="dxa"/>
          </w:tcPr>
          <w:p w14:paraId="15AD7D96" w14:textId="77777777" w:rsidR="002B68F6" w:rsidRPr="006A51C3" w:rsidRDefault="002B68F6" w:rsidP="00DC555C">
            <w:pPr>
              <w:pStyle w:val="TAL"/>
              <w:rPr>
                <w:rFonts w:cs="Arial"/>
                <w:szCs w:val="18"/>
              </w:rPr>
            </w:pPr>
            <w:r w:rsidRPr="006A51C3">
              <w:t>No</w:t>
            </w:r>
          </w:p>
        </w:tc>
      </w:tr>
      <w:tr w:rsidR="002B68F6" w:rsidRPr="006A51C3" w14:paraId="2776A4AC" w14:textId="77777777" w:rsidTr="00DC555C">
        <w:trPr>
          <w:cantSplit/>
          <w:tblHeader/>
        </w:trPr>
        <w:tc>
          <w:tcPr>
            <w:tcW w:w="7087" w:type="dxa"/>
          </w:tcPr>
          <w:p w14:paraId="0C94E05D" w14:textId="77777777" w:rsidR="002B68F6" w:rsidRPr="006A51C3" w:rsidRDefault="002B68F6" w:rsidP="00DC555C">
            <w:pPr>
              <w:pStyle w:val="TAL"/>
              <w:rPr>
                <w:b/>
                <w:bCs/>
                <w:i/>
                <w:iCs/>
                <w:lang w:eastAsia="zh-CN"/>
              </w:rPr>
            </w:pPr>
            <w:r w:rsidRPr="006A51C3">
              <w:rPr>
                <w:b/>
                <w:bCs/>
                <w:i/>
                <w:iCs/>
              </w:rPr>
              <w:t>enhancedSkipUplinkTxDynamic-r16</w:t>
            </w:r>
          </w:p>
          <w:p w14:paraId="4670152B" w14:textId="77777777" w:rsidR="002B68F6" w:rsidRPr="006A51C3" w:rsidRDefault="002B68F6" w:rsidP="00DC555C">
            <w:pPr>
              <w:pStyle w:val="TAL"/>
              <w:rPr>
                <w:rFonts w:cs="Arial"/>
                <w:b/>
                <w:bCs/>
                <w:i/>
                <w:iCs/>
                <w:szCs w:val="18"/>
              </w:rPr>
            </w:pPr>
            <w:r w:rsidRPr="006A51C3">
              <w:t xml:space="preserve">Indicates whether the UE supports skipping UL transmission for an uplink </w:t>
            </w:r>
            <w:r w:rsidRPr="006A51C3">
              <w:rPr>
                <w:lang w:eastAsia="ko-KR"/>
              </w:rPr>
              <w:t>grant addressed to a C-RNTI</w:t>
            </w:r>
            <w:r w:rsidRPr="006A51C3">
              <w:t xml:space="preserve"> only if no data is available for transmission and no UCI is multiplexed on the corresponding PUSCH of the uplink grant as specified in TS 38.321 [8].</w:t>
            </w:r>
          </w:p>
        </w:tc>
        <w:tc>
          <w:tcPr>
            <w:tcW w:w="568" w:type="dxa"/>
          </w:tcPr>
          <w:p w14:paraId="54E8F41A" w14:textId="77777777" w:rsidR="002B68F6" w:rsidRPr="006A51C3" w:rsidRDefault="002B68F6" w:rsidP="00DC555C">
            <w:pPr>
              <w:pStyle w:val="TAL"/>
              <w:rPr>
                <w:rFonts w:cs="Arial"/>
                <w:szCs w:val="18"/>
              </w:rPr>
            </w:pPr>
            <w:r w:rsidRPr="006A51C3">
              <w:rPr>
                <w:rFonts w:cs="Arial"/>
                <w:bCs/>
                <w:iCs/>
                <w:szCs w:val="18"/>
              </w:rPr>
              <w:t>UE</w:t>
            </w:r>
          </w:p>
        </w:tc>
        <w:tc>
          <w:tcPr>
            <w:tcW w:w="567" w:type="dxa"/>
          </w:tcPr>
          <w:p w14:paraId="07E96F5A" w14:textId="77777777" w:rsidR="002B68F6" w:rsidRPr="006A51C3" w:rsidRDefault="002B68F6" w:rsidP="00DC555C">
            <w:pPr>
              <w:pStyle w:val="TAL"/>
              <w:rPr>
                <w:rFonts w:cs="Arial"/>
                <w:szCs w:val="18"/>
              </w:rPr>
            </w:pPr>
            <w:r w:rsidRPr="006A51C3">
              <w:rPr>
                <w:rFonts w:cs="Arial"/>
                <w:bCs/>
                <w:iCs/>
                <w:szCs w:val="18"/>
              </w:rPr>
              <w:t>No</w:t>
            </w:r>
          </w:p>
        </w:tc>
        <w:tc>
          <w:tcPr>
            <w:tcW w:w="709" w:type="dxa"/>
          </w:tcPr>
          <w:p w14:paraId="2161845F" w14:textId="77777777" w:rsidR="002B68F6" w:rsidRPr="006A51C3" w:rsidRDefault="002B68F6" w:rsidP="00DC555C">
            <w:pPr>
              <w:pStyle w:val="TAL"/>
              <w:rPr>
                <w:rFonts w:cs="Arial"/>
                <w:szCs w:val="18"/>
              </w:rPr>
            </w:pPr>
            <w:r w:rsidRPr="006A51C3">
              <w:rPr>
                <w:rFonts w:cs="Arial"/>
                <w:bCs/>
                <w:iCs/>
                <w:szCs w:val="18"/>
              </w:rPr>
              <w:t>Yes</w:t>
            </w:r>
          </w:p>
        </w:tc>
        <w:tc>
          <w:tcPr>
            <w:tcW w:w="708" w:type="dxa"/>
          </w:tcPr>
          <w:p w14:paraId="351FFE97" w14:textId="77777777" w:rsidR="002B68F6" w:rsidRPr="006A51C3" w:rsidRDefault="002B68F6" w:rsidP="00DC555C">
            <w:pPr>
              <w:pStyle w:val="TAL"/>
              <w:rPr>
                <w:rFonts w:cs="Arial"/>
                <w:szCs w:val="18"/>
              </w:rPr>
            </w:pPr>
            <w:r w:rsidRPr="006A51C3">
              <w:t>No</w:t>
            </w:r>
          </w:p>
        </w:tc>
      </w:tr>
      <w:tr w:rsidR="002B68F6" w:rsidRPr="006A51C3" w14:paraId="6E3E48C4" w14:textId="77777777" w:rsidTr="00DC555C">
        <w:trPr>
          <w:cantSplit/>
          <w:tblHeader/>
        </w:trPr>
        <w:tc>
          <w:tcPr>
            <w:tcW w:w="7087" w:type="dxa"/>
          </w:tcPr>
          <w:p w14:paraId="0D982EB5" w14:textId="77777777" w:rsidR="002B68F6" w:rsidRPr="006A51C3" w:rsidRDefault="002B68F6" w:rsidP="00DC555C">
            <w:pPr>
              <w:pStyle w:val="TAL"/>
              <w:rPr>
                <w:b/>
                <w:bCs/>
                <w:i/>
                <w:iCs/>
              </w:rPr>
            </w:pPr>
            <w:r w:rsidRPr="006A51C3">
              <w:rPr>
                <w:b/>
                <w:bCs/>
                <w:i/>
                <w:iCs/>
              </w:rPr>
              <w:t>enhancedUuDRX-forSidelink-r17</w:t>
            </w:r>
          </w:p>
          <w:p w14:paraId="22448F87" w14:textId="77777777" w:rsidR="002B68F6" w:rsidRPr="006A51C3" w:rsidRDefault="002B68F6" w:rsidP="00DC555C">
            <w:pPr>
              <w:pStyle w:val="TAL"/>
              <w:rPr>
                <w:b/>
                <w:bCs/>
                <w:i/>
                <w:iCs/>
              </w:rPr>
            </w:pPr>
            <w:r w:rsidRPr="006A51C3">
              <w:t xml:space="preserve">Indicates whether UE supports </w:t>
            </w:r>
            <w:proofErr w:type="spellStart"/>
            <w:r w:rsidRPr="006A51C3">
              <w:t>sidelink</w:t>
            </w:r>
            <w:proofErr w:type="spellEnd"/>
            <w:r w:rsidRPr="006A51C3">
              <w:t xml:space="preserve"> related </w:t>
            </w:r>
            <w:proofErr w:type="spellStart"/>
            <w:r w:rsidRPr="006A51C3">
              <w:t>Uu</w:t>
            </w:r>
            <w:proofErr w:type="spellEnd"/>
            <w:r w:rsidRPr="006A51C3">
              <w:t xml:space="preserve">-DRX mechanisms for PDCCH monitoring. This field is only applicable if the UE supports </w:t>
            </w:r>
            <w:r w:rsidRPr="006A51C3">
              <w:rPr>
                <w:i/>
              </w:rPr>
              <w:t>sl-TransmissionMode1-r16</w:t>
            </w:r>
            <w:r w:rsidRPr="006A51C3">
              <w:t>.</w:t>
            </w:r>
          </w:p>
        </w:tc>
        <w:tc>
          <w:tcPr>
            <w:tcW w:w="568" w:type="dxa"/>
          </w:tcPr>
          <w:p w14:paraId="3B42E33E" w14:textId="77777777" w:rsidR="002B68F6" w:rsidRPr="006A51C3" w:rsidRDefault="002B68F6" w:rsidP="00DC555C">
            <w:pPr>
              <w:pStyle w:val="TAL"/>
              <w:rPr>
                <w:rFonts w:cs="Arial"/>
                <w:bCs/>
                <w:iCs/>
                <w:szCs w:val="18"/>
              </w:rPr>
            </w:pPr>
            <w:r w:rsidRPr="006A51C3">
              <w:rPr>
                <w:lang w:eastAsia="zh-CN"/>
              </w:rPr>
              <w:t>UE</w:t>
            </w:r>
          </w:p>
        </w:tc>
        <w:tc>
          <w:tcPr>
            <w:tcW w:w="567" w:type="dxa"/>
          </w:tcPr>
          <w:p w14:paraId="10149A04" w14:textId="77777777" w:rsidR="002B68F6" w:rsidRPr="006A51C3" w:rsidRDefault="002B68F6" w:rsidP="00DC555C">
            <w:pPr>
              <w:pStyle w:val="TAL"/>
              <w:rPr>
                <w:rFonts w:cs="Arial"/>
                <w:bCs/>
                <w:iCs/>
                <w:szCs w:val="18"/>
              </w:rPr>
            </w:pPr>
            <w:r w:rsidRPr="006A51C3">
              <w:rPr>
                <w:lang w:eastAsia="zh-CN"/>
              </w:rPr>
              <w:t>No</w:t>
            </w:r>
          </w:p>
        </w:tc>
        <w:tc>
          <w:tcPr>
            <w:tcW w:w="709" w:type="dxa"/>
          </w:tcPr>
          <w:p w14:paraId="016552CA" w14:textId="77777777" w:rsidR="002B68F6" w:rsidRPr="006A51C3" w:rsidRDefault="002B68F6" w:rsidP="00DC555C">
            <w:pPr>
              <w:pStyle w:val="TAL"/>
              <w:rPr>
                <w:rFonts w:cs="Arial"/>
                <w:bCs/>
                <w:iCs/>
                <w:szCs w:val="18"/>
              </w:rPr>
            </w:pPr>
            <w:r w:rsidRPr="006A51C3">
              <w:rPr>
                <w:lang w:eastAsia="zh-CN"/>
              </w:rPr>
              <w:t>No</w:t>
            </w:r>
          </w:p>
        </w:tc>
        <w:tc>
          <w:tcPr>
            <w:tcW w:w="708" w:type="dxa"/>
          </w:tcPr>
          <w:p w14:paraId="2725BFDD" w14:textId="77777777" w:rsidR="002B68F6" w:rsidRPr="006A51C3" w:rsidRDefault="002B68F6" w:rsidP="00DC555C">
            <w:pPr>
              <w:pStyle w:val="TAL"/>
            </w:pPr>
            <w:r w:rsidRPr="006A51C3">
              <w:rPr>
                <w:lang w:eastAsia="zh-CN"/>
              </w:rPr>
              <w:t>No</w:t>
            </w:r>
          </w:p>
        </w:tc>
      </w:tr>
      <w:tr w:rsidR="002B68F6" w:rsidRPr="006A51C3" w14:paraId="645B1B8F" w14:textId="77777777" w:rsidTr="00DC555C">
        <w:trPr>
          <w:cantSplit/>
          <w:tblHeader/>
        </w:trPr>
        <w:tc>
          <w:tcPr>
            <w:tcW w:w="7087" w:type="dxa"/>
          </w:tcPr>
          <w:p w14:paraId="667A777B" w14:textId="77777777" w:rsidR="002B68F6" w:rsidRPr="006A51C3" w:rsidRDefault="002B68F6" w:rsidP="00DC555C">
            <w:pPr>
              <w:keepNext/>
              <w:keepLines/>
              <w:spacing w:after="0"/>
              <w:rPr>
                <w:rFonts w:ascii="Arial" w:hAnsi="Arial"/>
                <w:b/>
                <w:bCs/>
                <w:i/>
                <w:iCs/>
                <w:sz w:val="18"/>
              </w:rPr>
            </w:pPr>
            <w:r w:rsidRPr="006A51C3">
              <w:rPr>
                <w:rFonts w:ascii="Arial" w:hAnsi="Arial"/>
                <w:b/>
                <w:bCs/>
                <w:i/>
                <w:iCs/>
                <w:sz w:val="18"/>
              </w:rPr>
              <w:t>extendedDRX-CycleInactive-r17</w:t>
            </w:r>
          </w:p>
          <w:p w14:paraId="03469DE7" w14:textId="77777777" w:rsidR="002B68F6" w:rsidRPr="006A51C3" w:rsidRDefault="002B68F6" w:rsidP="00DC555C">
            <w:pPr>
              <w:pStyle w:val="TAL"/>
              <w:rPr>
                <w:b/>
                <w:bCs/>
                <w:i/>
                <w:iCs/>
              </w:rPr>
            </w:pPr>
            <w:r w:rsidRPr="006A51C3">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7244FD4" w14:textId="77777777" w:rsidR="002B68F6" w:rsidRPr="006A51C3" w:rsidRDefault="002B68F6" w:rsidP="00DC555C">
            <w:pPr>
              <w:pStyle w:val="TAL"/>
              <w:rPr>
                <w:lang w:eastAsia="zh-CN"/>
              </w:rPr>
            </w:pPr>
            <w:r w:rsidRPr="006A51C3">
              <w:rPr>
                <w:lang w:eastAsia="zh-CN"/>
              </w:rPr>
              <w:t>UE</w:t>
            </w:r>
          </w:p>
        </w:tc>
        <w:tc>
          <w:tcPr>
            <w:tcW w:w="567" w:type="dxa"/>
          </w:tcPr>
          <w:p w14:paraId="57175899" w14:textId="77777777" w:rsidR="002B68F6" w:rsidRPr="006A51C3" w:rsidRDefault="002B68F6" w:rsidP="00DC555C">
            <w:pPr>
              <w:pStyle w:val="TAL"/>
              <w:rPr>
                <w:lang w:eastAsia="zh-CN"/>
              </w:rPr>
            </w:pPr>
            <w:r w:rsidRPr="006A51C3">
              <w:rPr>
                <w:lang w:eastAsia="zh-CN"/>
              </w:rPr>
              <w:t>No</w:t>
            </w:r>
          </w:p>
        </w:tc>
        <w:tc>
          <w:tcPr>
            <w:tcW w:w="709" w:type="dxa"/>
          </w:tcPr>
          <w:p w14:paraId="35AEDB98" w14:textId="77777777" w:rsidR="002B68F6" w:rsidRPr="006A51C3" w:rsidRDefault="002B68F6" w:rsidP="00DC555C">
            <w:pPr>
              <w:pStyle w:val="TAL"/>
              <w:rPr>
                <w:lang w:eastAsia="zh-CN"/>
              </w:rPr>
            </w:pPr>
            <w:r w:rsidRPr="006A51C3">
              <w:rPr>
                <w:lang w:eastAsia="zh-CN"/>
              </w:rPr>
              <w:t>No</w:t>
            </w:r>
          </w:p>
        </w:tc>
        <w:tc>
          <w:tcPr>
            <w:tcW w:w="708" w:type="dxa"/>
          </w:tcPr>
          <w:p w14:paraId="102B3348" w14:textId="77777777" w:rsidR="002B68F6" w:rsidRPr="006A51C3" w:rsidRDefault="002B68F6" w:rsidP="00DC555C">
            <w:pPr>
              <w:pStyle w:val="TAL"/>
              <w:rPr>
                <w:lang w:eastAsia="zh-CN"/>
              </w:rPr>
            </w:pPr>
            <w:r w:rsidRPr="006A51C3">
              <w:rPr>
                <w:lang w:eastAsia="zh-CN"/>
              </w:rPr>
              <w:t>No</w:t>
            </w:r>
          </w:p>
        </w:tc>
      </w:tr>
      <w:tr w:rsidR="002B68F6" w:rsidRPr="006A51C3" w14:paraId="27923F3E" w14:textId="77777777" w:rsidTr="00DC555C">
        <w:trPr>
          <w:cantSplit/>
          <w:tblHeader/>
        </w:trPr>
        <w:tc>
          <w:tcPr>
            <w:tcW w:w="7087" w:type="dxa"/>
          </w:tcPr>
          <w:p w14:paraId="163D24F4" w14:textId="77777777" w:rsidR="002B68F6" w:rsidRPr="006A51C3" w:rsidRDefault="002B68F6" w:rsidP="00DC555C">
            <w:pPr>
              <w:pStyle w:val="TAL"/>
              <w:rPr>
                <w:b/>
                <w:bCs/>
                <w:i/>
                <w:iCs/>
              </w:rPr>
            </w:pPr>
            <w:r w:rsidRPr="006A51C3">
              <w:rPr>
                <w:b/>
                <w:bCs/>
                <w:i/>
                <w:iCs/>
              </w:rPr>
              <w:t>extendedDRX-CycleInactive-r18</w:t>
            </w:r>
          </w:p>
          <w:p w14:paraId="42BF5C9D" w14:textId="77777777" w:rsidR="002B68F6" w:rsidRPr="006A51C3" w:rsidRDefault="002B68F6" w:rsidP="00DC555C">
            <w:pPr>
              <w:pStyle w:val="TAL"/>
            </w:pPr>
            <w:r w:rsidRPr="006A51C3">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4250C0D0" w14:textId="77777777" w:rsidR="002B68F6" w:rsidRPr="006A51C3" w:rsidRDefault="002B68F6" w:rsidP="00DC555C">
            <w:pPr>
              <w:pStyle w:val="TAL"/>
              <w:rPr>
                <w:lang w:eastAsia="zh-CN"/>
              </w:rPr>
            </w:pPr>
            <w:r w:rsidRPr="006A51C3">
              <w:rPr>
                <w:lang w:eastAsia="zh-CN"/>
              </w:rPr>
              <w:t>UE</w:t>
            </w:r>
          </w:p>
        </w:tc>
        <w:tc>
          <w:tcPr>
            <w:tcW w:w="567" w:type="dxa"/>
          </w:tcPr>
          <w:p w14:paraId="2F01B3DF" w14:textId="77777777" w:rsidR="002B68F6" w:rsidRPr="006A51C3" w:rsidRDefault="002B68F6" w:rsidP="00DC555C">
            <w:pPr>
              <w:pStyle w:val="TAL"/>
              <w:rPr>
                <w:lang w:eastAsia="zh-CN"/>
              </w:rPr>
            </w:pPr>
            <w:r w:rsidRPr="006A51C3">
              <w:rPr>
                <w:lang w:eastAsia="zh-CN"/>
              </w:rPr>
              <w:t>No</w:t>
            </w:r>
          </w:p>
        </w:tc>
        <w:tc>
          <w:tcPr>
            <w:tcW w:w="709" w:type="dxa"/>
          </w:tcPr>
          <w:p w14:paraId="6F5E3059" w14:textId="77777777" w:rsidR="002B68F6" w:rsidRPr="006A51C3" w:rsidRDefault="002B68F6" w:rsidP="00DC555C">
            <w:pPr>
              <w:pStyle w:val="TAL"/>
              <w:rPr>
                <w:lang w:eastAsia="zh-CN"/>
              </w:rPr>
            </w:pPr>
            <w:r w:rsidRPr="006A51C3">
              <w:rPr>
                <w:lang w:eastAsia="zh-CN"/>
              </w:rPr>
              <w:t>No</w:t>
            </w:r>
          </w:p>
        </w:tc>
        <w:tc>
          <w:tcPr>
            <w:tcW w:w="708" w:type="dxa"/>
          </w:tcPr>
          <w:p w14:paraId="0B71CB55" w14:textId="77777777" w:rsidR="002B68F6" w:rsidRPr="006A51C3" w:rsidRDefault="002B68F6" w:rsidP="00DC555C">
            <w:pPr>
              <w:pStyle w:val="TAL"/>
              <w:rPr>
                <w:lang w:eastAsia="zh-CN"/>
              </w:rPr>
            </w:pPr>
            <w:r w:rsidRPr="006A51C3">
              <w:rPr>
                <w:lang w:eastAsia="zh-CN"/>
              </w:rPr>
              <w:t>No</w:t>
            </w:r>
          </w:p>
        </w:tc>
      </w:tr>
      <w:tr w:rsidR="002B68F6" w:rsidRPr="006A51C3" w14:paraId="1F065892" w14:textId="77777777" w:rsidTr="00DC555C">
        <w:trPr>
          <w:cantSplit/>
          <w:tblHeader/>
        </w:trPr>
        <w:tc>
          <w:tcPr>
            <w:tcW w:w="7087" w:type="dxa"/>
          </w:tcPr>
          <w:p w14:paraId="3090EC51" w14:textId="77777777" w:rsidR="002B68F6" w:rsidRPr="006A51C3" w:rsidRDefault="002B68F6" w:rsidP="00DC555C">
            <w:pPr>
              <w:pStyle w:val="TAL"/>
              <w:rPr>
                <w:rFonts w:cs="Arial"/>
                <w:b/>
                <w:bCs/>
                <w:i/>
                <w:iCs/>
                <w:szCs w:val="18"/>
              </w:rPr>
            </w:pPr>
            <w:r w:rsidRPr="006A51C3">
              <w:rPr>
                <w:rFonts w:cs="Arial"/>
                <w:b/>
                <w:bCs/>
                <w:i/>
                <w:iCs/>
                <w:szCs w:val="18"/>
              </w:rPr>
              <w:t>harq-FeedbackDisabled-r17</w:t>
            </w:r>
          </w:p>
          <w:p w14:paraId="42C69B25" w14:textId="77777777" w:rsidR="002B68F6" w:rsidRPr="006A51C3" w:rsidRDefault="002B68F6" w:rsidP="00DC555C">
            <w:pPr>
              <w:pStyle w:val="TAL"/>
              <w:rPr>
                <w:b/>
                <w:bCs/>
                <w:i/>
                <w:iCs/>
              </w:rPr>
            </w:pPr>
            <w:r w:rsidRPr="006A51C3">
              <w:rPr>
                <w:rFonts w:eastAsia="MS PGothic" w:cs="Arial"/>
                <w:szCs w:val="18"/>
              </w:rPr>
              <w:t>Indicates whether the UE supports disabled HARQ feedback for downlink transmission.</w:t>
            </w:r>
            <w:r w:rsidRPr="006A51C3">
              <w:t xml:space="preserve"> </w:t>
            </w:r>
            <w:r w:rsidRPr="006A51C3">
              <w:rPr>
                <w:rFonts w:eastAsia="MS PGothic" w:cs="Arial"/>
                <w:szCs w:val="18"/>
              </w:rPr>
              <w:t xml:space="preserve">A UE supporting this feature shall also indicate the support of </w:t>
            </w:r>
            <w:r w:rsidRPr="006A51C3">
              <w:rPr>
                <w:rFonts w:eastAsia="MS PGothic" w:cs="Arial"/>
                <w:i/>
                <w:iCs/>
                <w:szCs w:val="18"/>
              </w:rPr>
              <w:t>nonTerrestrialNetwork-r17</w:t>
            </w:r>
            <w:r w:rsidRPr="006A51C3">
              <w:rPr>
                <w:rFonts w:eastAsia="MS PGothic" w:cs="Arial"/>
                <w:szCs w:val="18"/>
              </w:rPr>
              <w:t>.</w:t>
            </w:r>
          </w:p>
        </w:tc>
        <w:tc>
          <w:tcPr>
            <w:tcW w:w="568" w:type="dxa"/>
          </w:tcPr>
          <w:p w14:paraId="583AAB5D" w14:textId="77777777" w:rsidR="002B68F6" w:rsidRPr="006A51C3" w:rsidRDefault="002B68F6" w:rsidP="00DC555C">
            <w:pPr>
              <w:pStyle w:val="TAL"/>
              <w:rPr>
                <w:lang w:eastAsia="zh-CN"/>
              </w:rPr>
            </w:pPr>
            <w:r w:rsidRPr="006A51C3">
              <w:t>UE</w:t>
            </w:r>
          </w:p>
        </w:tc>
        <w:tc>
          <w:tcPr>
            <w:tcW w:w="567" w:type="dxa"/>
          </w:tcPr>
          <w:p w14:paraId="5DCCEF37" w14:textId="77777777" w:rsidR="002B68F6" w:rsidRPr="006A51C3" w:rsidRDefault="002B68F6" w:rsidP="00DC555C">
            <w:pPr>
              <w:pStyle w:val="TAL"/>
              <w:rPr>
                <w:lang w:eastAsia="zh-CN"/>
              </w:rPr>
            </w:pPr>
            <w:r w:rsidRPr="006A51C3">
              <w:t>No</w:t>
            </w:r>
          </w:p>
        </w:tc>
        <w:tc>
          <w:tcPr>
            <w:tcW w:w="709" w:type="dxa"/>
          </w:tcPr>
          <w:p w14:paraId="1A02086B" w14:textId="77777777" w:rsidR="002B68F6" w:rsidRPr="006A51C3" w:rsidRDefault="002B68F6" w:rsidP="00DC555C">
            <w:pPr>
              <w:pStyle w:val="TAL"/>
              <w:rPr>
                <w:lang w:eastAsia="zh-CN"/>
              </w:rPr>
            </w:pPr>
            <w:r w:rsidRPr="006A51C3">
              <w:t>No</w:t>
            </w:r>
          </w:p>
        </w:tc>
        <w:tc>
          <w:tcPr>
            <w:tcW w:w="708" w:type="dxa"/>
          </w:tcPr>
          <w:p w14:paraId="5B09B8E0" w14:textId="77777777" w:rsidR="002B68F6" w:rsidRPr="006A51C3" w:rsidRDefault="002B68F6" w:rsidP="00DC555C">
            <w:pPr>
              <w:pStyle w:val="TAL"/>
              <w:rPr>
                <w:lang w:eastAsia="zh-CN"/>
              </w:rPr>
            </w:pPr>
            <w:r w:rsidRPr="006A51C3">
              <w:rPr>
                <w:rFonts w:eastAsia="MS Mincho"/>
              </w:rPr>
              <w:t>No</w:t>
            </w:r>
          </w:p>
        </w:tc>
      </w:tr>
      <w:tr w:rsidR="002B68F6" w:rsidRPr="006A51C3" w14:paraId="1A49E489" w14:textId="77777777" w:rsidTr="00DC555C">
        <w:trPr>
          <w:cantSplit/>
          <w:tblHeader/>
        </w:trPr>
        <w:tc>
          <w:tcPr>
            <w:tcW w:w="7087" w:type="dxa"/>
          </w:tcPr>
          <w:p w14:paraId="5180A1CB" w14:textId="77777777" w:rsidR="002B68F6" w:rsidRPr="006A51C3" w:rsidRDefault="002B68F6" w:rsidP="00DC555C">
            <w:pPr>
              <w:pStyle w:val="TAL"/>
              <w:rPr>
                <w:rFonts w:cs="Arial"/>
                <w:b/>
                <w:bCs/>
                <w:i/>
                <w:iCs/>
                <w:szCs w:val="18"/>
                <w:lang w:eastAsia="ko-KR"/>
              </w:rPr>
            </w:pPr>
            <w:r w:rsidRPr="006A51C3">
              <w:rPr>
                <w:b/>
                <w:bCs/>
                <w:i/>
                <w:iCs/>
              </w:rPr>
              <w:t>harq-RTT-TimerDL-ForNTN-MulticastMBS-r17</w:t>
            </w:r>
          </w:p>
          <w:p w14:paraId="4ECBD0E5" w14:textId="77777777" w:rsidR="002B68F6" w:rsidRPr="006A51C3" w:rsidRDefault="002B68F6" w:rsidP="00DC555C">
            <w:pPr>
              <w:pStyle w:val="TAL"/>
            </w:pPr>
            <w:r w:rsidRPr="006A51C3">
              <w:t xml:space="preserve">Indicates whether the UE supports the NTN extension of the </w:t>
            </w:r>
            <w:proofErr w:type="spellStart"/>
            <w:r w:rsidRPr="006A51C3">
              <w:rPr>
                <w:i/>
              </w:rPr>
              <w:t>drx</w:t>
            </w:r>
            <w:proofErr w:type="spellEnd"/>
            <w:r w:rsidRPr="006A51C3">
              <w:rPr>
                <w:i/>
              </w:rPr>
              <w:t>-HARQ-RTT-</w:t>
            </w:r>
            <w:proofErr w:type="spellStart"/>
            <w:r w:rsidRPr="006A51C3">
              <w:rPr>
                <w:i/>
              </w:rPr>
              <w:t>TimerDL</w:t>
            </w:r>
            <w:proofErr w:type="spellEnd"/>
            <w:r w:rsidRPr="006A51C3">
              <w:rPr>
                <w:i/>
              </w:rPr>
              <w:t xml:space="preserve">-PTM </w:t>
            </w:r>
            <w:r w:rsidRPr="006A51C3">
              <w:t xml:space="preserve">and </w:t>
            </w:r>
            <w:proofErr w:type="spellStart"/>
            <w:r w:rsidRPr="006A51C3">
              <w:rPr>
                <w:i/>
              </w:rPr>
              <w:t>drx</w:t>
            </w:r>
            <w:proofErr w:type="spellEnd"/>
            <w:r w:rsidRPr="006A51C3">
              <w:rPr>
                <w:i/>
              </w:rPr>
              <w:t>-HARQ-RTT-</w:t>
            </w:r>
            <w:proofErr w:type="spellStart"/>
            <w:r w:rsidRPr="006A51C3">
              <w:rPr>
                <w:i/>
              </w:rPr>
              <w:t>TimerDL</w:t>
            </w:r>
            <w:proofErr w:type="spellEnd"/>
            <w:r w:rsidRPr="006A51C3">
              <w:t xml:space="preserve"> for MBS Multicast DRX in RRC connected mode.</w:t>
            </w:r>
          </w:p>
          <w:p w14:paraId="7C19CD76" w14:textId="77777777" w:rsidR="002B68F6" w:rsidRPr="006A51C3" w:rsidRDefault="002B68F6" w:rsidP="00DC555C">
            <w:pPr>
              <w:pStyle w:val="TAL"/>
            </w:pPr>
            <w:r w:rsidRPr="006A51C3">
              <w:t xml:space="preserve">A UE supporting this feature shall also indicate the support of </w:t>
            </w:r>
            <w:r w:rsidRPr="006A51C3">
              <w:rPr>
                <w:i/>
              </w:rPr>
              <w:t>nonTerrestrialNetwork-r17, dynamicMulticastPCell-r17</w:t>
            </w:r>
            <w:r w:rsidRPr="006A51C3">
              <w:t>, and at least one of the following features:</w:t>
            </w:r>
          </w:p>
          <w:p w14:paraId="04EC13C5" w14:textId="77777777" w:rsidR="002B68F6" w:rsidRPr="006A51C3" w:rsidRDefault="002B68F6" w:rsidP="00DC555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ack-NACK-FeedbackForMulticast-r17</w:t>
            </w:r>
          </w:p>
          <w:p w14:paraId="6FBF0F41" w14:textId="77777777" w:rsidR="002B68F6" w:rsidRPr="006A51C3" w:rsidRDefault="002B68F6" w:rsidP="00DC555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ack-NACK-FeedbackForSPS-Multicast-r17</w:t>
            </w:r>
          </w:p>
          <w:p w14:paraId="0FB934A4" w14:textId="77777777" w:rsidR="002B68F6" w:rsidRPr="006A51C3" w:rsidRDefault="002B68F6" w:rsidP="00DC555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nack-OnlyFeedbackForMulticast-r17</w:t>
            </w:r>
          </w:p>
          <w:p w14:paraId="4F252D00" w14:textId="77777777" w:rsidR="002B68F6" w:rsidRPr="006A51C3" w:rsidRDefault="002B68F6" w:rsidP="00DC555C">
            <w:pPr>
              <w:pStyle w:val="B1"/>
              <w:spacing w:after="0"/>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nack-OnlyFeedbackForSPS-Multicast-r17</w:t>
            </w:r>
          </w:p>
        </w:tc>
        <w:tc>
          <w:tcPr>
            <w:tcW w:w="568" w:type="dxa"/>
          </w:tcPr>
          <w:p w14:paraId="603C4665" w14:textId="77777777" w:rsidR="002B68F6" w:rsidRPr="006A51C3" w:rsidRDefault="002B68F6" w:rsidP="00DC555C">
            <w:pPr>
              <w:pStyle w:val="TAL"/>
            </w:pPr>
            <w:r w:rsidRPr="006A51C3">
              <w:rPr>
                <w:lang w:eastAsia="ko-KR"/>
              </w:rPr>
              <w:t>UE</w:t>
            </w:r>
          </w:p>
        </w:tc>
        <w:tc>
          <w:tcPr>
            <w:tcW w:w="567" w:type="dxa"/>
          </w:tcPr>
          <w:p w14:paraId="03657207" w14:textId="77777777" w:rsidR="002B68F6" w:rsidRPr="006A51C3" w:rsidRDefault="002B68F6" w:rsidP="00DC555C">
            <w:pPr>
              <w:pStyle w:val="TAL"/>
            </w:pPr>
            <w:r w:rsidRPr="006A51C3">
              <w:t>No</w:t>
            </w:r>
          </w:p>
        </w:tc>
        <w:tc>
          <w:tcPr>
            <w:tcW w:w="709" w:type="dxa"/>
          </w:tcPr>
          <w:p w14:paraId="65D42825" w14:textId="77777777" w:rsidR="002B68F6" w:rsidRPr="006A51C3" w:rsidRDefault="002B68F6" w:rsidP="00DC555C">
            <w:pPr>
              <w:pStyle w:val="TAL"/>
            </w:pPr>
            <w:r w:rsidRPr="006A51C3">
              <w:t>No</w:t>
            </w:r>
          </w:p>
        </w:tc>
        <w:tc>
          <w:tcPr>
            <w:tcW w:w="708" w:type="dxa"/>
          </w:tcPr>
          <w:p w14:paraId="1714F6B9" w14:textId="77777777" w:rsidR="002B68F6" w:rsidRPr="006A51C3" w:rsidRDefault="002B68F6" w:rsidP="00DC555C">
            <w:pPr>
              <w:pStyle w:val="TAL"/>
              <w:rPr>
                <w:rFonts w:eastAsia="MS Mincho"/>
              </w:rPr>
            </w:pPr>
            <w:r w:rsidRPr="006A51C3">
              <w:rPr>
                <w:rFonts w:eastAsia="MS Mincho"/>
              </w:rPr>
              <w:t>No</w:t>
            </w:r>
          </w:p>
        </w:tc>
      </w:tr>
      <w:tr w:rsidR="002B68F6" w:rsidRPr="006A51C3" w14:paraId="4E29D93B" w14:textId="77777777" w:rsidTr="00DC555C">
        <w:trPr>
          <w:cantSplit/>
          <w:tblHeader/>
        </w:trPr>
        <w:tc>
          <w:tcPr>
            <w:tcW w:w="7087" w:type="dxa"/>
          </w:tcPr>
          <w:p w14:paraId="1FD120A2" w14:textId="77777777" w:rsidR="002B68F6" w:rsidRPr="006A51C3" w:rsidRDefault="002B68F6" w:rsidP="00DC555C">
            <w:pPr>
              <w:pStyle w:val="TAL"/>
              <w:rPr>
                <w:b/>
                <w:bCs/>
              </w:rPr>
            </w:pPr>
            <w:r w:rsidRPr="006A51C3">
              <w:rPr>
                <w:b/>
                <w:bCs/>
                <w:i/>
                <w:iCs/>
              </w:rPr>
              <w:t>intraCG-Prioritization-r17</w:t>
            </w:r>
          </w:p>
          <w:p w14:paraId="34DD978E" w14:textId="77777777" w:rsidR="002B68F6" w:rsidRPr="006A51C3" w:rsidRDefault="002B68F6" w:rsidP="00DC555C">
            <w:pPr>
              <w:pStyle w:val="TAL"/>
              <w:rPr>
                <w:b/>
                <w:bCs/>
                <w:i/>
                <w:iCs/>
              </w:rPr>
            </w:pPr>
            <w:r w:rsidRPr="006A51C3">
              <w:t xml:space="preserve">Indicates whether the UE supports the HARQ process ID selection based on LCH priority as specified in TS 38.321 [8]. A UE supporting this feature shall also support </w:t>
            </w:r>
            <w:r w:rsidRPr="006A51C3">
              <w:rPr>
                <w:i/>
                <w:iCs/>
              </w:rPr>
              <w:t>jointPrioritizationCG-Retx-Timer-r17</w:t>
            </w:r>
            <w:r w:rsidRPr="006A51C3">
              <w:t>.</w:t>
            </w:r>
          </w:p>
        </w:tc>
        <w:tc>
          <w:tcPr>
            <w:tcW w:w="568" w:type="dxa"/>
          </w:tcPr>
          <w:p w14:paraId="340BFEF9" w14:textId="77777777" w:rsidR="002B68F6" w:rsidRPr="006A51C3" w:rsidRDefault="002B68F6" w:rsidP="00DC555C">
            <w:pPr>
              <w:pStyle w:val="TAL"/>
              <w:rPr>
                <w:lang w:eastAsia="zh-CN"/>
              </w:rPr>
            </w:pPr>
            <w:r w:rsidRPr="006A51C3">
              <w:rPr>
                <w:rFonts w:cs="Arial"/>
                <w:bCs/>
                <w:iCs/>
                <w:szCs w:val="18"/>
              </w:rPr>
              <w:t>UE</w:t>
            </w:r>
          </w:p>
        </w:tc>
        <w:tc>
          <w:tcPr>
            <w:tcW w:w="567" w:type="dxa"/>
          </w:tcPr>
          <w:p w14:paraId="4B416EDF" w14:textId="77777777" w:rsidR="002B68F6" w:rsidRPr="006A51C3" w:rsidRDefault="002B68F6" w:rsidP="00DC555C">
            <w:pPr>
              <w:pStyle w:val="TAL"/>
              <w:rPr>
                <w:lang w:eastAsia="zh-CN"/>
              </w:rPr>
            </w:pPr>
            <w:r w:rsidRPr="006A51C3">
              <w:rPr>
                <w:rFonts w:cs="Arial"/>
                <w:bCs/>
                <w:iCs/>
                <w:szCs w:val="18"/>
              </w:rPr>
              <w:t>No</w:t>
            </w:r>
          </w:p>
        </w:tc>
        <w:tc>
          <w:tcPr>
            <w:tcW w:w="709" w:type="dxa"/>
          </w:tcPr>
          <w:p w14:paraId="284747BD" w14:textId="77777777" w:rsidR="002B68F6" w:rsidRPr="006A51C3" w:rsidRDefault="002B68F6" w:rsidP="00DC555C">
            <w:pPr>
              <w:pStyle w:val="TAL"/>
              <w:rPr>
                <w:lang w:eastAsia="zh-CN"/>
              </w:rPr>
            </w:pPr>
            <w:r w:rsidRPr="006A51C3">
              <w:rPr>
                <w:rFonts w:cs="Arial"/>
                <w:bCs/>
                <w:iCs/>
                <w:szCs w:val="18"/>
              </w:rPr>
              <w:t>No</w:t>
            </w:r>
          </w:p>
        </w:tc>
        <w:tc>
          <w:tcPr>
            <w:tcW w:w="708" w:type="dxa"/>
          </w:tcPr>
          <w:p w14:paraId="5197F89F" w14:textId="77777777" w:rsidR="002B68F6" w:rsidRPr="006A51C3" w:rsidRDefault="002B68F6" w:rsidP="00DC555C">
            <w:pPr>
              <w:pStyle w:val="TAL"/>
              <w:rPr>
                <w:lang w:eastAsia="zh-CN"/>
              </w:rPr>
            </w:pPr>
            <w:r w:rsidRPr="006A51C3">
              <w:t>No</w:t>
            </w:r>
          </w:p>
        </w:tc>
      </w:tr>
      <w:tr w:rsidR="002B68F6" w:rsidRPr="006A51C3" w14:paraId="5EAC2CA7" w14:textId="77777777" w:rsidTr="00DC555C">
        <w:trPr>
          <w:cantSplit/>
          <w:tblHeader/>
        </w:trPr>
        <w:tc>
          <w:tcPr>
            <w:tcW w:w="7087" w:type="dxa"/>
          </w:tcPr>
          <w:p w14:paraId="367F94BC" w14:textId="77777777" w:rsidR="002B68F6" w:rsidRPr="006A51C3" w:rsidRDefault="002B68F6" w:rsidP="00DC555C">
            <w:pPr>
              <w:pStyle w:val="TAL"/>
              <w:rPr>
                <w:b/>
                <w:bCs/>
                <w:i/>
                <w:iCs/>
              </w:rPr>
            </w:pPr>
            <w:r w:rsidRPr="006A51C3">
              <w:rPr>
                <w:b/>
                <w:bCs/>
                <w:i/>
                <w:iCs/>
              </w:rPr>
              <w:lastRenderedPageBreak/>
              <w:t>jointPrioritizationCG-Retx-Timer-r17</w:t>
            </w:r>
          </w:p>
          <w:p w14:paraId="5779C424" w14:textId="77777777" w:rsidR="002B68F6" w:rsidRPr="006A51C3" w:rsidRDefault="002B68F6" w:rsidP="00DC555C">
            <w:pPr>
              <w:pStyle w:val="TAL"/>
              <w:rPr>
                <w:b/>
                <w:bCs/>
                <w:i/>
                <w:iCs/>
              </w:rPr>
            </w:pPr>
            <w:r w:rsidRPr="006A51C3">
              <w:t xml:space="preserve">Indicates whether the UE supports simultaneous configuration of LCH based prioritization and </w:t>
            </w:r>
            <w:r w:rsidRPr="006A51C3">
              <w:rPr>
                <w:i/>
                <w:iCs/>
              </w:rPr>
              <w:t xml:space="preserve">cg-RetransmissionTimer-r16 </w:t>
            </w:r>
            <w:r w:rsidRPr="006A51C3">
              <w:t xml:space="preserve">as specified in TS 38.321 [8]. A UE supporting this feature shall also support </w:t>
            </w:r>
            <w:r w:rsidRPr="006A51C3">
              <w:rPr>
                <w:i/>
                <w:iCs/>
              </w:rPr>
              <w:t>lch-priorityBasedPrioritization-r16</w:t>
            </w:r>
            <w:r w:rsidRPr="006A51C3">
              <w:t xml:space="preserve"> and </w:t>
            </w:r>
            <w:r w:rsidRPr="006A51C3">
              <w:rPr>
                <w:i/>
              </w:rPr>
              <w:t>configuredGrantWithReTx-r16</w:t>
            </w:r>
            <w:r w:rsidRPr="006A51C3">
              <w:t>.</w:t>
            </w:r>
          </w:p>
        </w:tc>
        <w:tc>
          <w:tcPr>
            <w:tcW w:w="568" w:type="dxa"/>
          </w:tcPr>
          <w:p w14:paraId="75667CBB" w14:textId="77777777" w:rsidR="002B68F6" w:rsidRPr="006A51C3" w:rsidRDefault="002B68F6" w:rsidP="00DC555C">
            <w:pPr>
              <w:pStyle w:val="TAL"/>
              <w:rPr>
                <w:lang w:eastAsia="zh-CN"/>
              </w:rPr>
            </w:pPr>
            <w:r w:rsidRPr="006A51C3">
              <w:rPr>
                <w:rFonts w:cs="Arial"/>
                <w:bCs/>
                <w:iCs/>
                <w:szCs w:val="18"/>
              </w:rPr>
              <w:t>UE</w:t>
            </w:r>
          </w:p>
        </w:tc>
        <w:tc>
          <w:tcPr>
            <w:tcW w:w="567" w:type="dxa"/>
          </w:tcPr>
          <w:p w14:paraId="77CC0219" w14:textId="77777777" w:rsidR="002B68F6" w:rsidRPr="006A51C3" w:rsidRDefault="002B68F6" w:rsidP="00DC555C">
            <w:pPr>
              <w:pStyle w:val="TAL"/>
              <w:rPr>
                <w:lang w:eastAsia="zh-CN"/>
              </w:rPr>
            </w:pPr>
            <w:r w:rsidRPr="006A51C3">
              <w:rPr>
                <w:rFonts w:cs="Arial"/>
                <w:bCs/>
                <w:iCs/>
                <w:szCs w:val="18"/>
              </w:rPr>
              <w:t>No</w:t>
            </w:r>
          </w:p>
        </w:tc>
        <w:tc>
          <w:tcPr>
            <w:tcW w:w="709" w:type="dxa"/>
          </w:tcPr>
          <w:p w14:paraId="68797623" w14:textId="77777777" w:rsidR="002B68F6" w:rsidRPr="006A51C3" w:rsidRDefault="002B68F6" w:rsidP="00DC555C">
            <w:pPr>
              <w:pStyle w:val="TAL"/>
              <w:rPr>
                <w:lang w:eastAsia="zh-CN"/>
              </w:rPr>
            </w:pPr>
            <w:r w:rsidRPr="006A51C3">
              <w:rPr>
                <w:rFonts w:cs="Arial"/>
                <w:bCs/>
                <w:iCs/>
                <w:szCs w:val="18"/>
              </w:rPr>
              <w:t>No</w:t>
            </w:r>
          </w:p>
        </w:tc>
        <w:tc>
          <w:tcPr>
            <w:tcW w:w="708" w:type="dxa"/>
          </w:tcPr>
          <w:p w14:paraId="16B5FCB3" w14:textId="77777777" w:rsidR="002B68F6" w:rsidRPr="006A51C3" w:rsidRDefault="002B68F6" w:rsidP="00DC555C">
            <w:pPr>
              <w:pStyle w:val="TAL"/>
              <w:rPr>
                <w:lang w:eastAsia="zh-CN"/>
              </w:rPr>
            </w:pPr>
            <w:r w:rsidRPr="006A51C3">
              <w:t>No</w:t>
            </w:r>
          </w:p>
        </w:tc>
      </w:tr>
      <w:tr w:rsidR="002B68F6" w:rsidRPr="006A51C3" w14:paraId="75A23F26" w14:textId="77777777" w:rsidTr="00DC555C">
        <w:trPr>
          <w:cantSplit/>
          <w:tblHeader/>
        </w:trPr>
        <w:tc>
          <w:tcPr>
            <w:tcW w:w="7087" w:type="dxa"/>
          </w:tcPr>
          <w:p w14:paraId="0E39E367" w14:textId="77777777" w:rsidR="002B68F6" w:rsidRPr="006A51C3" w:rsidRDefault="002B68F6" w:rsidP="00DC555C">
            <w:pPr>
              <w:pStyle w:val="TAL"/>
              <w:rPr>
                <w:b/>
                <w:bCs/>
                <w:i/>
                <w:iCs/>
                <w:lang w:eastAsia="zh-CN"/>
              </w:rPr>
            </w:pPr>
            <w:r w:rsidRPr="006A51C3">
              <w:rPr>
                <w:b/>
                <w:bCs/>
                <w:i/>
                <w:iCs/>
                <w:lang w:eastAsia="zh-CN"/>
              </w:rPr>
              <w:t>lastTransmissionUL-r17</w:t>
            </w:r>
          </w:p>
          <w:p w14:paraId="5DD5AD00" w14:textId="77777777" w:rsidR="002B68F6" w:rsidRPr="006A51C3" w:rsidRDefault="002B68F6" w:rsidP="00DC555C">
            <w:pPr>
              <w:pStyle w:val="TAL"/>
              <w:rPr>
                <w:b/>
                <w:bCs/>
                <w:i/>
                <w:iCs/>
              </w:rPr>
            </w:pPr>
            <w:r w:rsidRPr="006A51C3">
              <w:rPr>
                <w:lang w:eastAsia="zh-CN"/>
              </w:rPr>
              <w:t xml:space="preserve">Indicates whether the UE supports starting the </w:t>
            </w:r>
            <w:proofErr w:type="spellStart"/>
            <w:r w:rsidRPr="006A51C3">
              <w:rPr>
                <w:i/>
                <w:lang w:eastAsia="zh-CN"/>
              </w:rPr>
              <w:t>drx</w:t>
            </w:r>
            <w:proofErr w:type="spellEnd"/>
            <w:r w:rsidRPr="006A51C3">
              <w:rPr>
                <w:i/>
                <w:lang w:eastAsia="zh-CN"/>
              </w:rPr>
              <w:t>-HARQ-RTT-</w:t>
            </w:r>
            <w:proofErr w:type="spellStart"/>
            <w:r w:rsidRPr="006A51C3">
              <w:rPr>
                <w:i/>
                <w:lang w:eastAsia="zh-CN"/>
              </w:rPr>
              <w:t>TimerUL</w:t>
            </w:r>
            <w:proofErr w:type="spellEnd"/>
            <w:r w:rsidRPr="006A51C3">
              <w:rPr>
                <w:lang w:eastAsia="zh-CN"/>
              </w:rPr>
              <w:t xml:space="preserve"> after the end of the last transmission within a bundle as specified in TS 38.321 [8].</w:t>
            </w:r>
          </w:p>
        </w:tc>
        <w:tc>
          <w:tcPr>
            <w:tcW w:w="568" w:type="dxa"/>
          </w:tcPr>
          <w:p w14:paraId="695AB6E2" w14:textId="77777777" w:rsidR="002B68F6" w:rsidRPr="006A51C3" w:rsidRDefault="002B68F6" w:rsidP="00DC555C">
            <w:pPr>
              <w:pStyle w:val="TAL"/>
              <w:rPr>
                <w:rFonts w:cs="Arial"/>
                <w:bCs/>
                <w:iCs/>
                <w:szCs w:val="18"/>
              </w:rPr>
            </w:pPr>
            <w:r w:rsidRPr="006A51C3">
              <w:rPr>
                <w:szCs w:val="18"/>
                <w:lang w:eastAsia="zh-CN"/>
              </w:rPr>
              <w:t>UE</w:t>
            </w:r>
          </w:p>
        </w:tc>
        <w:tc>
          <w:tcPr>
            <w:tcW w:w="567" w:type="dxa"/>
          </w:tcPr>
          <w:p w14:paraId="5826ECCB" w14:textId="77777777" w:rsidR="002B68F6" w:rsidRPr="006A51C3" w:rsidRDefault="002B68F6" w:rsidP="00DC555C">
            <w:pPr>
              <w:pStyle w:val="TAL"/>
              <w:rPr>
                <w:rFonts w:cs="Arial"/>
                <w:bCs/>
                <w:iCs/>
                <w:szCs w:val="18"/>
              </w:rPr>
            </w:pPr>
            <w:r w:rsidRPr="006A51C3">
              <w:rPr>
                <w:szCs w:val="18"/>
                <w:lang w:eastAsia="zh-CN"/>
              </w:rPr>
              <w:t>No</w:t>
            </w:r>
          </w:p>
        </w:tc>
        <w:tc>
          <w:tcPr>
            <w:tcW w:w="709" w:type="dxa"/>
          </w:tcPr>
          <w:p w14:paraId="685708C7" w14:textId="77777777" w:rsidR="002B68F6" w:rsidRPr="006A51C3" w:rsidRDefault="002B68F6" w:rsidP="00DC555C">
            <w:pPr>
              <w:pStyle w:val="TAL"/>
              <w:rPr>
                <w:rFonts w:cs="Arial"/>
                <w:bCs/>
                <w:iCs/>
                <w:szCs w:val="18"/>
              </w:rPr>
            </w:pPr>
            <w:r w:rsidRPr="006A51C3">
              <w:rPr>
                <w:szCs w:val="18"/>
                <w:lang w:eastAsia="zh-CN"/>
              </w:rPr>
              <w:t>No</w:t>
            </w:r>
          </w:p>
        </w:tc>
        <w:tc>
          <w:tcPr>
            <w:tcW w:w="708" w:type="dxa"/>
          </w:tcPr>
          <w:p w14:paraId="6DF89CBF" w14:textId="77777777" w:rsidR="002B68F6" w:rsidRPr="006A51C3" w:rsidRDefault="002B68F6" w:rsidP="00DC555C">
            <w:pPr>
              <w:pStyle w:val="TAL"/>
            </w:pPr>
            <w:r w:rsidRPr="006A51C3">
              <w:rPr>
                <w:szCs w:val="18"/>
                <w:lang w:eastAsia="zh-CN"/>
              </w:rPr>
              <w:t>No</w:t>
            </w:r>
          </w:p>
        </w:tc>
      </w:tr>
      <w:tr w:rsidR="002B68F6" w:rsidRPr="006A51C3" w14:paraId="2E05C9FE" w14:textId="77777777" w:rsidTr="00DC555C">
        <w:trPr>
          <w:cantSplit/>
          <w:tblHeader/>
        </w:trPr>
        <w:tc>
          <w:tcPr>
            <w:tcW w:w="7087" w:type="dxa"/>
          </w:tcPr>
          <w:p w14:paraId="6C5D8711" w14:textId="77777777" w:rsidR="002B68F6" w:rsidRPr="006A51C3" w:rsidRDefault="002B68F6" w:rsidP="00DC555C">
            <w:pPr>
              <w:pStyle w:val="TAL"/>
              <w:rPr>
                <w:b/>
                <w:i/>
              </w:rPr>
            </w:pPr>
            <w:r w:rsidRPr="006A51C3">
              <w:rPr>
                <w:b/>
                <w:i/>
              </w:rPr>
              <w:t>lch-PriorityBasedPrioritization-r16</w:t>
            </w:r>
          </w:p>
          <w:p w14:paraId="5B139787" w14:textId="77777777" w:rsidR="002B68F6" w:rsidRPr="006A51C3" w:rsidRDefault="002B68F6" w:rsidP="00DC555C">
            <w:pPr>
              <w:pStyle w:val="TAL"/>
            </w:pPr>
            <w:r w:rsidRPr="006A51C3">
              <w:t xml:space="preserve">Indicates whether the UE supports prioritization between overlapping grants and between scheduling request and overlapping grants based on LCH priority as specified in TS 38.321 [8]. </w:t>
            </w:r>
          </w:p>
        </w:tc>
        <w:tc>
          <w:tcPr>
            <w:tcW w:w="568" w:type="dxa"/>
          </w:tcPr>
          <w:p w14:paraId="19A8F5BB" w14:textId="77777777" w:rsidR="002B68F6" w:rsidRPr="006A51C3" w:rsidRDefault="002B68F6" w:rsidP="00DC555C">
            <w:pPr>
              <w:pStyle w:val="TAL"/>
            </w:pPr>
            <w:r w:rsidRPr="006A51C3">
              <w:rPr>
                <w:rFonts w:cs="Arial"/>
                <w:szCs w:val="18"/>
              </w:rPr>
              <w:t>UE</w:t>
            </w:r>
          </w:p>
        </w:tc>
        <w:tc>
          <w:tcPr>
            <w:tcW w:w="567" w:type="dxa"/>
          </w:tcPr>
          <w:p w14:paraId="01E7B8B1" w14:textId="77777777" w:rsidR="002B68F6" w:rsidRPr="006A51C3" w:rsidRDefault="002B68F6" w:rsidP="00DC555C">
            <w:pPr>
              <w:pStyle w:val="TAL"/>
            </w:pPr>
            <w:r w:rsidRPr="006A51C3">
              <w:rPr>
                <w:rFonts w:cs="Arial"/>
                <w:szCs w:val="18"/>
              </w:rPr>
              <w:t>No</w:t>
            </w:r>
          </w:p>
        </w:tc>
        <w:tc>
          <w:tcPr>
            <w:tcW w:w="709" w:type="dxa"/>
          </w:tcPr>
          <w:p w14:paraId="31A502CB" w14:textId="77777777" w:rsidR="002B68F6" w:rsidRPr="006A51C3" w:rsidRDefault="002B68F6" w:rsidP="00DC555C">
            <w:pPr>
              <w:pStyle w:val="TAL"/>
            </w:pPr>
            <w:r w:rsidRPr="006A51C3">
              <w:rPr>
                <w:rFonts w:cs="Arial"/>
                <w:szCs w:val="18"/>
              </w:rPr>
              <w:t>No</w:t>
            </w:r>
          </w:p>
        </w:tc>
        <w:tc>
          <w:tcPr>
            <w:tcW w:w="708" w:type="dxa"/>
          </w:tcPr>
          <w:p w14:paraId="2268EAD6" w14:textId="77777777" w:rsidR="002B68F6" w:rsidRPr="006A51C3" w:rsidRDefault="002B68F6" w:rsidP="00DC555C">
            <w:pPr>
              <w:pStyle w:val="TAL"/>
            </w:pPr>
            <w:r w:rsidRPr="006A51C3">
              <w:rPr>
                <w:rFonts w:cs="Arial"/>
                <w:szCs w:val="18"/>
              </w:rPr>
              <w:t>No</w:t>
            </w:r>
          </w:p>
        </w:tc>
      </w:tr>
      <w:tr w:rsidR="002B68F6" w:rsidRPr="006A51C3" w14:paraId="5627CB27" w14:textId="77777777" w:rsidTr="00DC555C">
        <w:trPr>
          <w:cantSplit/>
          <w:tblHeader/>
        </w:trPr>
        <w:tc>
          <w:tcPr>
            <w:tcW w:w="7087" w:type="dxa"/>
          </w:tcPr>
          <w:p w14:paraId="2F22DC3B" w14:textId="77777777" w:rsidR="002B68F6" w:rsidRPr="006A51C3" w:rsidRDefault="002B68F6" w:rsidP="00DC555C">
            <w:pPr>
              <w:pStyle w:val="TAL"/>
              <w:rPr>
                <w:b/>
                <w:i/>
              </w:rPr>
            </w:pPr>
            <w:r w:rsidRPr="006A51C3">
              <w:rPr>
                <w:b/>
                <w:i/>
              </w:rPr>
              <w:t>lch-ToConfiguredGrantMapping-r16</w:t>
            </w:r>
          </w:p>
          <w:p w14:paraId="67679DCC" w14:textId="77777777" w:rsidR="002B68F6" w:rsidRPr="006A51C3" w:rsidRDefault="002B68F6" w:rsidP="00DC555C">
            <w:pPr>
              <w:pStyle w:val="TAL"/>
            </w:pPr>
            <w:r w:rsidRPr="006A51C3">
              <w:t xml:space="preserve">Indicates whether the UE supports restricting data transmission from a given LCH to a configured (sub-) set of configured grant configurations (see </w:t>
            </w:r>
            <w:r w:rsidRPr="006A51C3">
              <w:rPr>
                <w:i/>
                <w:iCs/>
              </w:rPr>
              <w:t>allowedCG-List-r16</w:t>
            </w:r>
            <w:r w:rsidRPr="006A51C3">
              <w:t xml:space="preserve"> in </w:t>
            </w:r>
            <w:proofErr w:type="spellStart"/>
            <w:r w:rsidRPr="006A51C3">
              <w:rPr>
                <w:i/>
                <w:iCs/>
              </w:rPr>
              <w:t>LogicalChannelConfig</w:t>
            </w:r>
            <w:proofErr w:type="spellEnd"/>
            <w:r w:rsidRPr="006A51C3">
              <w:t xml:space="preserve"> in TS 38.331 [9]) as specified in TS 38.321 [8]. </w:t>
            </w:r>
          </w:p>
        </w:tc>
        <w:tc>
          <w:tcPr>
            <w:tcW w:w="568" w:type="dxa"/>
          </w:tcPr>
          <w:p w14:paraId="0D1D7733" w14:textId="77777777" w:rsidR="002B68F6" w:rsidRPr="006A51C3" w:rsidRDefault="002B68F6" w:rsidP="00DC555C">
            <w:pPr>
              <w:pStyle w:val="TAL"/>
            </w:pPr>
            <w:r w:rsidRPr="006A51C3">
              <w:rPr>
                <w:rFonts w:cs="Arial"/>
                <w:szCs w:val="18"/>
              </w:rPr>
              <w:t>UE</w:t>
            </w:r>
          </w:p>
        </w:tc>
        <w:tc>
          <w:tcPr>
            <w:tcW w:w="567" w:type="dxa"/>
          </w:tcPr>
          <w:p w14:paraId="3E729C12" w14:textId="77777777" w:rsidR="002B68F6" w:rsidRPr="006A51C3" w:rsidRDefault="002B68F6" w:rsidP="00DC555C">
            <w:pPr>
              <w:pStyle w:val="TAL"/>
            </w:pPr>
            <w:r w:rsidRPr="006A51C3">
              <w:rPr>
                <w:rFonts w:cs="Arial"/>
                <w:szCs w:val="18"/>
              </w:rPr>
              <w:t>No</w:t>
            </w:r>
          </w:p>
        </w:tc>
        <w:tc>
          <w:tcPr>
            <w:tcW w:w="709" w:type="dxa"/>
          </w:tcPr>
          <w:p w14:paraId="4DDA2F63" w14:textId="77777777" w:rsidR="002B68F6" w:rsidRPr="006A51C3" w:rsidRDefault="002B68F6" w:rsidP="00DC555C">
            <w:pPr>
              <w:pStyle w:val="TAL"/>
            </w:pPr>
            <w:r w:rsidRPr="006A51C3">
              <w:rPr>
                <w:rFonts w:cs="Arial"/>
                <w:szCs w:val="18"/>
              </w:rPr>
              <w:t>No</w:t>
            </w:r>
          </w:p>
        </w:tc>
        <w:tc>
          <w:tcPr>
            <w:tcW w:w="708" w:type="dxa"/>
          </w:tcPr>
          <w:p w14:paraId="4658C26E" w14:textId="77777777" w:rsidR="002B68F6" w:rsidRPr="006A51C3" w:rsidRDefault="002B68F6" w:rsidP="00DC555C">
            <w:pPr>
              <w:pStyle w:val="TAL"/>
            </w:pPr>
            <w:r w:rsidRPr="006A51C3">
              <w:rPr>
                <w:rFonts w:cs="Arial"/>
                <w:szCs w:val="18"/>
              </w:rPr>
              <w:t>No</w:t>
            </w:r>
          </w:p>
        </w:tc>
      </w:tr>
      <w:tr w:rsidR="002B68F6" w:rsidRPr="006A51C3" w14:paraId="42089AFD" w14:textId="77777777" w:rsidTr="00DC555C">
        <w:trPr>
          <w:cantSplit/>
          <w:tblHeader/>
        </w:trPr>
        <w:tc>
          <w:tcPr>
            <w:tcW w:w="7087" w:type="dxa"/>
          </w:tcPr>
          <w:p w14:paraId="4FA98529" w14:textId="77777777" w:rsidR="002B68F6" w:rsidRPr="006A51C3" w:rsidRDefault="002B68F6" w:rsidP="00DC555C">
            <w:pPr>
              <w:pStyle w:val="TAL"/>
              <w:rPr>
                <w:b/>
                <w:i/>
              </w:rPr>
            </w:pPr>
            <w:r w:rsidRPr="006A51C3">
              <w:rPr>
                <w:b/>
                <w:i/>
              </w:rPr>
              <w:t>lch-ToGrantPriorityRestriction-r16</w:t>
            </w:r>
          </w:p>
          <w:p w14:paraId="3566689C" w14:textId="77777777" w:rsidR="002B68F6" w:rsidRPr="006A51C3" w:rsidRDefault="002B68F6" w:rsidP="00DC555C">
            <w:pPr>
              <w:pStyle w:val="TAL"/>
            </w:pPr>
            <w:r w:rsidRPr="006A51C3">
              <w:t xml:space="preserve">Indicates whether the UE supports restricting data transmission from a given LCH to a configured (sub-) set of dynamic grant priority levels (see </w:t>
            </w:r>
            <w:r w:rsidRPr="006A51C3">
              <w:rPr>
                <w:i/>
                <w:iCs/>
              </w:rPr>
              <w:t>allowedPHY-PriorityIndex-r16</w:t>
            </w:r>
            <w:r w:rsidRPr="006A51C3">
              <w:t xml:space="preserve"> in </w:t>
            </w:r>
            <w:proofErr w:type="spellStart"/>
            <w:r w:rsidRPr="006A51C3">
              <w:rPr>
                <w:i/>
                <w:iCs/>
              </w:rPr>
              <w:t>LogicalChannelConfig</w:t>
            </w:r>
            <w:proofErr w:type="spellEnd"/>
            <w:r w:rsidRPr="006A51C3">
              <w:t xml:space="preserve"> in TS 38.331 [9]) as specified in TS 38.321 [8].</w:t>
            </w:r>
            <w:r w:rsidRPr="006A51C3">
              <w:rPr>
                <w:lang w:eastAsia="zh-CN"/>
              </w:rPr>
              <w:t xml:space="preserve"> </w:t>
            </w:r>
          </w:p>
        </w:tc>
        <w:tc>
          <w:tcPr>
            <w:tcW w:w="568" w:type="dxa"/>
          </w:tcPr>
          <w:p w14:paraId="34C80609" w14:textId="77777777" w:rsidR="002B68F6" w:rsidRPr="006A51C3" w:rsidRDefault="002B68F6" w:rsidP="00DC555C">
            <w:pPr>
              <w:pStyle w:val="TAL"/>
            </w:pPr>
            <w:r w:rsidRPr="006A51C3">
              <w:rPr>
                <w:rFonts w:cs="Arial"/>
                <w:szCs w:val="18"/>
              </w:rPr>
              <w:t>UE</w:t>
            </w:r>
          </w:p>
        </w:tc>
        <w:tc>
          <w:tcPr>
            <w:tcW w:w="567" w:type="dxa"/>
          </w:tcPr>
          <w:p w14:paraId="789C472E" w14:textId="77777777" w:rsidR="002B68F6" w:rsidRPr="006A51C3" w:rsidRDefault="002B68F6" w:rsidP="00DC555C">
            <w:pPr>
              <w:pStyle w:val="TAL"/>
            </w:pPr>
            <w:r w:rsidRPr="006A51C3">
              <w:rPr>
                <w:rFonts w:cs="Arial"/>
                <w:szCs w:val="18"/>
              </w:rPr>
              <w:t>No</w:t>
            </w:r>
          </w:p>
        </w:tc>
        <w:tc>
          <w:tcPr>
            <w:tcW w:w="709" w:type="dxa"/>
          </w:tcPr>
          <w:p w14:paraId="1E63AD98" w14:textId="77777777" w:rsidR="002B68F6" w:rsidRPr="006A51C3" w:rsidRDefault="002B68F6" w:rsidP="00DC555C">
            <w:pPr>
              <w:pStyle w:val="TAL"/>
            </w:pPr>
            <w:r w:rsidRPr="006A51C3">
              <w:rPr>
                <w:rFonts w:cs="Arial"/>
                <w:szCs w:val="18"/>
              </w:rPr>
              <w:t>No</w:t>
            </w:r>
          </w:p>
        </w:tc>
        <w:tc>
          <w:tcPr>
            <w:tcW w:w="708" w:type="dxa"/>
          </w:tcPr>
          <w:p w14:paraId="710759B0" w14:textId="77777777" w:rsidR="002B68F6" w:rsidRPr="006A51C3" w:rsidRDefault="002B68F6" w:rsidP="00DC555C">
            <w:pPr>
              <w:pStyle w:val="TAL"/>
            </w:pPr>
            <w:r w:rsidRPr="006A51C3">
              <w:rPr>
                <w:rFonts w:cs="Arial"/>
                <w:szCs w:val="18"/>
              </w:rPr>
              <w:t>No</w:t>
            </w:r>
          </w:p>
        </w:tc>
      </w:tr>
      <w:tr w:rsidR="002B68F6" w:rsidRPr="006A51C3" w14:paraId="762E6731" w14:textId="77777777" w:rsidTr="00DC555C">
        <w:trPr>
          <w:cantSplit/>
          <w:tblHeader/>
        </w:trPr>
        <w:tc>
          <w:tcPr>
            <w:tcW w:w="7087" w:type="dxa"/>
          </w:tcPr>
          <w:p w14:paraId="5F2EC4E2" w14:textId="77777777" w:rsidR="002B68F6" w:rsidRPr="006A51C3" w:rsidRDefault="002B68F6" w:rsidP="00DC555C">
            <w:pPr>
              <w:pStyle w:val="TAL"/>
              <w:rPr>
                <w:b/>
                <w:i/>
              </w:rPr>
            </w:pPr>
            <w:proofErr w:type="spellStart"/>
            <w:r w:rsidRPr="006A51C3">
              <w:rPr>
                <w:b/>
                <w:i/>
              </w:rPr>
              <w:t>lch-ToSCellRestriction</w:t>
            </w:r>
            <w:proofErr w:type="spellEnd"/>
          </w:p>
          <w:p w14:paraId="2043FE4D" w14:textId="77777777" w:rsidR="002B68F6" w:rsidRPr="006A51C3" w:rsidRDefault="002B68F6" w:rsidP="00DC555C">
            <w:pPr>
              <w:pStyle w:val="TAL"/>
              <w:rPr>
                <w:rFonts w:cs="Arial"/>
                <w:szCs w:val="18"/>
              </w:rPr>
            </w:pPr>
            <w:r w:rsidRPr="006A51C3">
              <w:t xml:space="preserve">Indicates whether the UE supports restricting data transmission from a given LCH to a configured (sub-) set of serving cells (see </w:t>
            </w:r>
            <w:proofErr w:type="spellStart"/>
            <w:r w:rsidRPr="006A51C3">
              <w:rPr>
                <w:i/>
                <w:iCs/>
              </w:rPr>
              <w:t>allowedServingCells</w:t>
            </w:r>
            <w:proofErr w:type="spellEnd"/>
            <w:r w:rsidRPr="006A51C3">
              <w:t xml:space="preserve"> in </w:t>
            </w:r>
            <w:proofErr w:type="spellStart"/>
            <w:r w:rsidRPr="006A51C3">
              <w:rPr>
                <w:i/>
                <w:iCs/>
              </w:rPr>
              <w:t>LogicalChannelConfig</w:t>
            </w:r>
            <w:proofErr w:type="spellEnd"/>
            <w:r w:rsidRPr="006A51C3">
              <w:t xml:space="preserve">). A UE supporting </w:t>
            </w:r>
            <w:proofErr w:type="spellStart"/>
            <w:r w:rsidRPr="006A51C3">
              <w:rPr>
                <w:i/>
                <w:iCs/>
              </w:rPr>
              <w:t>pdcp</w:t>
            </w:r>
            <w:proofErr w:type="spellEnd"/>
            <w:r w:rsidRPr="006A51C3">
              <w:rPr>
                <w:i/>
                <w:iCs/>
              </w:rPr>
              <w:t>-</w:t>
            </w:r>
            <w:proofErr w:type="spellStart"/>
            <w:r w:rsidRPr="006A51C3">
              <w:rPr>
                <w:i/>
                <w:iCs/>
              </w:rPr>
              <w:t>DuplicationMCG</w:t>
            </w:r>
            <w:proofErr w:type="spellEnd"/>
            <w:r w:rsidRPr="006A51C3">
              <w:rPr>
                <w:i/>
                <w:iCs/>
              </w:rPr>
              <w:t>-</w:t>
            </w:r>
            <w:proofErr w:type="spellStart"/>
            <w:r w:rsidRPr="006A51C3">
              <w:rPr>
                <w:i/>
                <w:iCs/>
              </w:rPr>
              <w:t>OrSCG</w:t>
            </w:r>
            <w:proofErr w:type="spellEnd"/>
            <w:r w:rsidRPr="006A51C3">
              <w:rPr>
                <w:i/>
                <w:iCs/>
              </w:rPr>
              <w:t>-DRB</w:t>
            </w:r>
            <w:r w:rsidRPr="006A51C3">
              <w:t xml:space="preserve"> </w:t>
            </w:r>
            <w:r w:rsidRPr="006A51C3">
              <w:rPr>
                <w:lang w:eastAsia="zh-CN"/>
              </w:rPr>
              <w:t>or</w:t>
            </w:r>
            <w:r w:rsidRPr="006A51C3">
              <w:t xml:space="preserve"> </w:t>
            </w:r>
            <w:proofErr w:type="spellStart"/>
            <w:r w:rsidRPr="006A51C3">
              <w:rPr>
                <w:i/>
                <w:iCs/>
              </w:rPr>
              <w:t>pdcp-DuplicationSRB</w:t>
            </w:r>
            <w:proofErr w:type="spellEnd"/>
            <w:r w:rsidRPr="006A51C3">
              <w:t xml:space="preserve"> (see </w:t>
            </w:r>
            <w:r w:rsidRPr="006A51C3">
              <w:rPr>
                <w:i/>
                <w:iCs/>
              </w:rPr>
              <w:t>PDCP-Config</w:t>
            </w:r>
            <w:r w:rsidRPr="006A51C3">
              <w:t xml:space="preserve">) shall also support </w:t>
            </w:r>
            <w:proofErr w:type="spellStart"/>
            <w:r w:rsidRPr="006A51C3">
              <w:rPr>
                <w:i/>
                <w:iCs/>
              </w:rPr>
              <w:t>lch-ToSCellRestriction</w:t>
            </w:r>
            <w:proofErr w:type="spellEnd"/>
            <w:r w:rsidRPr="006A51C3">
              <w:t>.</w:t>
            </w:r>
          </w:p>
        </w:tc>
        <w:tc>
          <w:tcPr>
            <w:tcW w:w="568" w:type="dxa"/>
          </w:tcPr>
          <w:p w14:paraId="6B7F8E89" w14:textId="77777777" w:rsidR="002B68F6" w:rsidRPr="006A51C3" w:rsidRDefault="002B68F6" w:rsidP="00DC555C">
            <w:pPr>
              <w:pStyle w:val="TAL"/>
              <w:jc w:val="center"/>
              <w:rPr>
                <w:rFonts w:cs="Arial"/>
                <w:szCs w:val="18"/>
              </w:rPr>
            </w:pPr>
            <w:r w:rsidRPr="006A51C3">
              <w:rPr>
                <w:rFonts w:cs="Arial"/>
                <w:szCs w:val="18"/>
              </w:rPr>
              <w:t>UE</w:t>
            </w:r>
          </w:p>
        </w:tc>
        <w:tc>
          <w:tcPr>
            <w:tcW w:w="567" w:type="dxa"/>
          </w:tcPr>
          <w:p w14:paraId="178C1150" w14:textId="77777777" w:rsidR="002B68F6" w:rsidRPr="006A51C3" w:rsidRDefault="002B68F6" w:rsidP="00DC555C">
            <w:pPr>
              <w:pStyle w:val="TAL"/>
              <w:jc w:val="center"/>
              <w:rPr>
                <w:rFonts w:cs="Arial"/>
                <w:szCs w:val="18"/>
              </w:rPr>
            </w:pPr>
            <w:r w:rsidRPr="006A51C3">
              <w:rPr>
                <w:rFonts w:cs="Arial"/>
                <w:szCs w:val="18"/>
              </w:rPr>
              <w:t>No</w:t>
            </w:r>
          </w:p>
        </w:tc>
        <w:tc>
          <w:tcPr>
            <w:tcW w:w="709" w:type="dxa"/>
          </w:tcPr>
          <w:p w14:paraId="7380E0FB" w14:textId="77777777" w:rsidR="002B68F6" w:rsidRPr="006A51C3" w:rsidRDefault="002B68F6" w:rsidP="00DC555C">
            <w:pPr>
              <w:pStyle w:val="TAL"/>
              <w:jc w:val="center"/>
              <w:rPr>
                <w:rFonts w:cs="Arial"/>
                <w:szCs w:val="18"/>
              </w:rPr>
            </w:pPr>
            <w:r w:rsidRPr="006A51C3">
              <w:rPr>
                <w:rFonts w:cs="Arial"/>
                <w:szCs w:val="18"/>
              </w:rPr>
              <w:t>No</w:t>
            </w:r>
          </w:p>
        </w:tc>
        <w:tc>
          <w:tcPr>
            <w:tcW w:w="708" w:type="dxa"/>
          </w:tcPr>
          <w:p w14:paraId="324402DB" w14:textId="77777777" w:rsidR="002B68F6" w:rsidRPr="006A51C3" w:rsidRDefault="002B68F6" w:rsidP="00DC555C">
            <w:pPr>
              <w:pStyle w:val="TAL"/>
              <w:jc w:val="center"/>
              <w:rPr>
                <w:rFonts w:cs="Arial"/>
                <w:szCs w:val="18"/>
              </w:rPr>
            </w:pPr>
            <w:r w:rsidRPr="006A51C3">
              <w:rPr>
                <w:rFonts w:cs="Arial"/>
                <w:szCs w:val="18"/>
              </w:rPr>
              <w:t>No</w:t>
            </w:r>
          </w:p>
        </w:tc>
      </w:tr>
      <w:tr w:rsidR="002B68F6" w:rsidRPr="006A51C3" w14:paraId="7622064B" w14:textId="77777777" w:rsidTr="00DC555C">
        <w:trPr>
          <w:cantSplit/>
        </w:trPr>
        <w:tc>
          <w:tcPr>
            <w:tcW w:w="7087" w:type="dxa"/>
          </w:tcPr>
          <w:p w14:paraId="6D39C89F" w14:textId="77777777" w:rsidR="002B68F6" w:rsidRPr="006A51C3" w:rsidRDefault="002B68F6" w:rsidP="00DC555C">
            <w:pPr>
              <w:pStyle w:val="TAL"/>
              <w:rPr>
                <w:rFonts w:cs="Arial"/>
                <w:b/>
                <w:bCs/>
                <w:i/>
                <w:iCs/>
                <w:szCs w:val="18"/>
              </w:rPr>
            </w:pPr>
            <w:proofErr w:type="spellStart"/>
            <w:r w:rsidRPr="006A51C3">
              <w:rPr>
                <w:rFonts w:cs="Arial"/>
                <w:b/>
                <w:bCs/>
                <w:i/>
                <w:iCs/>
                <w:szCs w:val="18"/>
              </w:rPr>
              <w:t>lcp</w:t>
            </w:r>
            <w:proofErr w:type="spellEnd"/>
            <w:r w:rsidRPr="006A51C3">
              <w:rPr>
                <w:rFonts w:cs="Arial"/>
                <w:b/>
                <w:bCs/>
                <w:i/>
                <w:iCs/>
                <w:szCs w:val="18"/>
              </w:rPr>
              <w:t>-Restriction</w:t>
            </w:r>
          </w:p>
          <w:p w14:paraId="5CD26556" w14:textId="77777777" w:rsidR="002B68F6" w:rsidRPr="006A51C3" w:rsidRDefault="002B68F6" w:rsidP="00DC555C">
            <w:pPr>
              <w:pStyle w:val="TAL"/>
              <w:rPr>
                <w:rFonts w:cs="Arial"/>
                <w:bCs/>
                <w:i/>
                <w:iCs/>
                <w:szCs w:val="18"/>
              </w:rPr>
            </w:pPr>
            <w:r w:rsidRPr="006A51C3">
              <w:t xml:space="preserve">Indicates whether UE supports the selection of logical channels for each UL grant based on RRC configured restriction using RRC parameters </w:t>
            </w:r>
            <w:proofErr w:type="spellStart"/>
            <w:r w:rsidRPr="006A51C3">
              <w:rPr>
                <w:i/>
                <w:iCs/>
              </w:rPr>
              <w:t>allowedSCS</w:t>
            </w:r>
            <w:proofErr w:type="spellEnd"/>
            <w:r w:rsidRPr="006A51C3">
              <w:rPr>
                <w:i/>
                <w:iCs/>
              </w:rPr>
              <w:t>-List</w:t>
            </w:r>
            <w:r w:rsidRPr="006A51C3">
              <w:t xml:space="preserve">, </w:t>
            </w:r>
            <w:proofErr w:type="spellStart"/>
            <w:r w:rsidRPr="006A51C3">
              <w:rPr>
                <w:i/>
                <w:iCs/>
              </w:rPr>
              <w:t>maxPUSCH</w:t>
            </w:r>
            <w:proofErr w:type="spellEnd"/>
            <w:r w:rsidRPr="006A51C3">
              <w:rPr>
                <w:i/>
                <w:iCs/>
              </w:rPr>
              <w:t>-Duration</w:t>
            </w:r>
            <w:r w:rsidRPr="006A51C3">
              <w:t xml:space="preserve">, and </w:t>
            </w:r>
            <w:r w:rsidRPr="006A51C3">
              <w:rPr>
                <w:i/>
                <w:iCs/>
              </w:rPr>
              <w:t>configuredGrantType1Allowed</w:t>
            </w:r>
            <w:r w:rsidRPr="006A51C3">
              <w:t xml:space="preserve"> as specified in TS 38.321 [8].</w:t>
            </w:r>
          </w:p>
        </w:tc>
        <w:tc>
          <w:tcPr>
            <w:tcW w:w="568" w:type="dxa"/>
          </w:tcPr>
          <w:p w14:paraId="0E866B89" w14:textId="77777777" w:rsidR="002B68F6" w:rsidRPr="006A51C3" w:rsidRDefault="002B68F6" w:rsidP="00DC555C">
            <w:pPr>
              <w:pStyle w:val="TAL"/>
              <w:jc w:val="center"/>
              <w:rPr>
                <w:rFonts w:cs="Arial"/>
                <w:bCs/>
                <w:iCs/>
                <w:szCs w:val="18"/>
              </w:rPr>
            </w:pPr>
            <w:r w:rsidRPr="006A51C3">
              <w:rPr>
                <w:rFonts w:cs="Arial"/>
                <w:bCs/>
                <w:iCs/>
                <w:szCs w:val="18"/>
              </w:rPr>
              <w:t>UE</w:t>
            </w:r>
          </w:p>
        </w:tc>
        <w:tc>
          <w:tcPr>
            <w:tcW w:w="567" w:type="dxa"/>
          </w:tcPr>
          <w:p w14:paraId="55D831B2"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9" w:type="dxa"/>
          </w:tcPr>
          <w:p w14:paraId="61F76C14"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8" w:type="dxa"/>
          </w:tcPr>
          <w:p w14:paraId="6BFA231D" w14:textId="77777777" w:rsidR="002B68F6" w:rsidRPr="006A51C3" w:rsidRDefault="002B68F6" w:rsidP="00DC555C">
            <w:pPr>
              <w:pStyle w:val="TAL"/>
              <w:jc w:val="center"/>
              <w:rPr>
                <w:rFonts w:cs="Arial"/>
                <w:bCs/>
                <w:iCs/>
                <w:szCs w:val="18"/>
              </w:rPr>
            </w:pPr>
            <w:r w:rsidRPr="006A51C3">
              <w:rPr>
                <w:rFonts w:cs="Arial"/>
                <w:bCs/>
                <w:iCs/>
                <w:szCs w:val="18"/>
              </w:rPr>
              <w:t>No</w:t>
            </w:r>
          </w:p>
        </w:tc>
      </w:tr>
      <w:tr w:rsidR="002B68F6" w:rsidRPr="006A51C3" w14:paraId="02DAC8AB" w14:textId="77777777" w:rsidTr="00DC555C">
        <w:trPr>
          <w:cantSplit/>
        </w:trPr>
        <w:tc>
          <w:tcPr>
            <w:tcW w:w="7087" w:type="dxa"/>
          </w:tcPr>
          <w:p w14:paraId="125867B5" w14:textId="77777777" w:rsidR="002B68F6" w:rsidRPr="006A51C3" w:rsidRDefault="002B68F6" w:rsidP="00DC555C">
            <w:pPr>
              <w:pStyle w:val="TAL"/>
              <w:rPr>
                <w:rFonts w:cs="Arial"/>
                <w:b/>
                <w:bCs/>
                <w:i/>
                <w:iCs/>
                <w:szCs w:val="18"/>
              </w:rPr>
            </w:pPr>
            <w:proofErr w:type="spellStart"/>
            <w:r w:rsidRPr="006A51C3">
              <w:rPr>
                <w:rFonts w:cs="Arial"/>
                <w:b/>
                <w:bCs/>
                <w:i/>
                <w:iCs/>
                <w:szCs w:val="18"/>
              </w:rPr>
              <w:t>logicalChannelSR-DelayTimer</w:t>
            </w:r>
            <w:proofErr w:type="spellEnd"/>
          </w:p>
          <w:p w14:paraId="648F32FD" w14:textId="77777777" w:rsidR="002B68F6" w:rsidRPr="006A51C3" w:rsidRDefault="002B68F6" w:rsidP="00DC555C">
            <w:pPr>
              <w:pStyle w:val="TAL"/>
              <w:rPr>
                <w:rFonts w:cs="Arial"/>
                <w:b/>
                <w:bCs/>
                <w:i/>
                <w:iCs/>
                <w:szCs w:val="18"/>
              </w:rPr>
            </w:pPr>
            <w:r w:rsidRPr="006A51C3">
              <w:t>Indicates whether the UE supports the</w:t>
            </w:r>
            <w:r w:rsidRPr="006A51C3">
              <w:rPr>
                <w:i/>
                <w:iCs/>
              </w:rPr>
              <w:t xml:space="preserve"> </w:t>
            </w:r>
            <w:proofErr w:type="spellStart"/>
            <w:r w:rsidRPr="006A51C3">
              <w:rPr>
                <w:i/>
                <w:iCs/>
              </w:rPr>
              <w:t>logicalChannelSR-DelayTimer</w:t>
            </w:r>
            <w:proofErr w:type="spellEnd"/>
            <w:r w:rsidRPr="006A51C3">
              <w:t xml:space="preserve"> as specified in TS 38.321 [8].</w:t>
            </w:r>
          </w:p>
        </w:tc>
        <w:tc>
          <w:tcPr>
            <w:tcW w:w="568" w:type="dxa"/>
          </w:tcPr>
          <w:p w14:paraId="64A40281" w14:textId="77777777" w:rsidR="002B68F6" w:rsidRPr="006A51C3" w:rsidRDefault="002B68F6" w:rsidP="00DC555C">
            <w:pPr>
              <w:pStyle w:val="TAL"/>
              <w:jc w:val="center"/>
              <w:rPr>
                <w:rFonts w:cs="Arial"/>
                <w:bCs/>
                <w:iCs/>
                <w:szCs w:val="18"/>
              </w:rPr>
            </w:pPr>
            <w:r w:rsidRPr="006A51C3">
              <w:rPr>
                <w:rFonts w:cs="Arial"/>
                <w:bCs/>
                <w:iCs/>
                <w:szCs w:val="18"/>
              </w:rPr>
              <w:t>UE</w:t>
            </w:r>
          </w:p>
        </w:tc>
        <w:tc>
          <w:tcPr>
            <w:tcW w:w="567" w:type="dxa"/>
          </w:tcPr>
          <w:p w14:paraId="0300EC9A"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9" w:type="dxa"/>
          </w:tcPr>
          <w:p w14:paraId="55818C56" w14:textId="77777777" w:rsidR="002B68F6" w:rsidRPr="006A51C3" w:rsidRDefault="002B68F6" w:rsidP="00DC555C">
            <w:pPr>
              <w:pStyle w:val="TAL"/>
              <w:jc w:val="center"/>
              <w:rPr>
                <w:rFonts w:cs="Arial"/>
                <w:bCs/>
                <w:iCs/>
                <w:szCs w:val="18"/>
              </w:rPr>
            </w:pPr>
            <w:r w:rsidRPr="006A51C3">
              <w:rPr>
                <w:rFonts w:cs="Arial"/>
                <w:bCs/>
                <w:iCs/>
                <w:szCs w:val="18"/>
              </w:rPr>
              <w:t>Yes</w:t>
            </w:r>
          </w:p>
        </w:tc>
        <w:tc>
          <w:tcPr>
            <w:tcW w:w="708" w:type="dxa"/>
          </w:tcPr>
          <w:p w14:paraId="65F1A884" w14:textId="77777777" w:rsidR="002B68F6" w:rsidRPr="006A51C3" w:rsidRDefault="002B68F6" w:rsidP="00DC555C">
            <w:pPr>
              <w:pStyle w:val="TAL"/>
              <w:jc w:val="center"/>
              <w:rPr>
                <w:rFonts w:cs="Arial"/>
                <w:bCs/>
                <w:iCs/>
                <w:szCs w:val="18"/>
              </w:rPr>
            </w:pPr>
            <w:r w:rsidRPr="006A51C3">
              <w:rPr>
                <w:rFonts w:cs="Arial"/>
                <w:bCs/>
                <w:iCs/>
                <w:szCs w:val="18"/>
              </w:rPr>
              <w:t>No</w:t>
            </w:r>
          </w:p>
        </w:tc>
      </w:tr>
      <w:tr w:rsidR="002B68F6" w:rsidRPr="006A51C3" w14:paraId="38E252A9" w14:textId="77777777" w:rsidTr="00DC555C">
        <w:trPr>
          <w:cantSplit/>
        </w:trPr>
        <w:tc>
          <w:tcPr>
            <w:tcW w:w="7087" w:type="dxa"/>
          </w:tcPr>
          <w:p w14:paraId="1E50ED23" w14:textId="77777777" w:rsidR="002B68F6" w:rsidRPr="006A51C3" w:rsidRDefault="002B68F6" w:rsidP="00DC555C">
            <w:pPr>
              <w:pStyle w:val="TAL"/>
              <w:rPr>
                <w:rFonts w:cs="Arial"/>
                <w:b/>
                <w:bCs/>
                <w:i/>
                <w:iCs/>
                <w:szCs w:val="18"/>
              </w:rPr>
            </w:pPr>
            <w:proofErr w:type="spellStart"/>
            <w:r w:rsidRPr="006A51C3">
              <w:rPr>
                <w:rFonts w:cs="Arial"/>
                <w:b/>
                <w:bCs/>
                <w:i/>
                <w:iCs/>
                <w:szCs w:val="18"/>
              </w:rPr>
              <w:t>longDRX</w:t>
            </w:r>
            <w:proofErr w:type="spellEnd"/>
            <w:r w:rsidRPr="006A51C3">
              <w:rPr>
                <w:rFonts w:cs="Arial"/>
                <w:b/>
                <w:bCs/>
                <w:i/>
                <w:iCs/>
                <w:szCs w:val="18"/>
              </w:rPr>
              <w:t>-Cycle</w:t>
            </w:r>
          </w:p>
          <w:p w14:paraId="21A62738" w14:textId="77777777" w:rsidR="002B68F6" w:rsidRPr="006A51C3" w:rsidRDefault="002B68F6" w:rsidP="00DC555C">
            <w:pPr>
              <w:pStyle w:val="TAL"/>
              <w:rPr>
                <w:rFonts w:cs="Arial"/>
                <w:b/>
                <w:bCs/>
                <w:i/>
                <w:iCs/>
                <w:szCs w:val="18"/>
              </w:rPr>
            </w:pPr>
            <w:r w:rsidRPr="006A51C3">
              <w:t>Indicates whether UE supports long DRX cycle as specified in TS 38.321 [8].</w:t>
            </w:r>
          </w:p>
        </w:tc>
        <w:tc>
          <w:tcPr>
            <w:tcW w:w="568" w:type="dxa"/>
          </w:tcPr>
          <w:p w14:paraId="7E3B4F1B" w14:textId="77777777" w:rsidR="002B68F6" w:rsidRPr="006A51C3" w:rsidRDefault="002B68F6" w:rsidP="00DC555C">
            <w:pPr>
              <w:pStyle w:val="TAL"/>
              <w:jc w:val="center"/>
              <w:rPr>
                <w:rFonts w:cs="Arial"/>
                <w:bCs/>
                <w:iCs/>
                <w:szCs w:val="18"/>
              </w:rPr>
            </w:pPr>
            <w:r w:rsidRPr="006A51C3">
              <w:rPr>
                <w:rFonts w:cs="Arial"/>
                <w:bCs/>
                <w:iCs/>
                <w:szCs w:val="18"/>
              </w:rPr>
              <w:t>UE</w:t>
            </w:r>
          </w:p>
        </w:tc>
        <w:tc>
          <w:tcPr>
            <w:tcW w:w="567" w:type="dxa"/>
          </w:tcPr>
          <w:p w14:paraId="4456AEC0" w14:textId="77777777" w:rsidR="002B68F6" w:rsidRPr="006A51C3" w:rsidRDefault="002B68F6" w:rsidP="00DC555C">
            <w:pPr>
              <w:pStyle w:val="TAL"/>
              <w:jc w:val="center"/>
              <w:rPr>
                <w:rFonts w:cs="Arial"/>
                <w:bCs/>
                <w:iCs/>
                <w:szCs w:val="18"/>
              </w:rPr>
            </w:pPr>
            <w:r w:rsidRPr="006A51C3">
              <w:rPr>
                <w:rFonts w:cs="Arial"/>
                <w:bCs/>
                <w:iCs/>
                <w:szCs w:val="18"/>
              </w:rPr>
              <w:t>Yes</w:t>
            </w:r>
          </w:p>
        </w:tc>
        <w:tc>
          <w:tcPr>
            <w:tcW w:w="709" w:type="dxa"/>
          </w:tcPr>
          <w:p w14:paraId="4C7AE3D3" w14:textId="77777777" w:rsidR="002B68F6" w:rsidRPr="006A51C3" w:rsidRDefault="002B68F6" w:rsidP="00DC555C">
            <w:pPr>
              <w:pStyle w:val="TAL"/>
              <w:jc w:val="center"/>
              <w:rPr>
                <w:rFonts w:cs="Arial"/>
                <w:bCs/>
                <w:iCs/>
                <w:szCs w:val="18"/>
              </w:rPr>
            </w:pPr>
            <w:r w:rsidRPr="006A51C3">
              <w:rPr>
                <w:rFonts w:cs="Arial"/>
                <w:bCs/>
                <w:iCs/>
                <w:szCs w:val="18"/>
              </w:rPr>
              <w:t>Yes</w:t>
            </w:r>
          </w:p>
        </w:tc>
        <w:tc>
          <w:tcPr>
            <w:tcW w:w="708" w:type="dxa"/>
          </w:tcPr>
          <w:p w14:paraId="2182FAF5" w14:textId="77777777" w:rsidR="002B68F6" w:rsidRPr="006A51C3" w:rsidRDefault="002B68F6" w:rsidP="00DC555C">
            <w:pPr>
              <w:pStyle w:val="TAL"/>
              <w:jc w:val="center"/>
              <w:rPr>
                <w:rFonts w:cs="Arial"/>
                <w:bCs/>
                <w:iCs/>
                <w:szCs w:val="18"/>
              </w:rPr>
            </w:pPr>
            <w:r w:rsidRPr="006A51C3">
              <w:rPr>
                <w:rFonts w:cs="Arial"/>
                <w:bCs/>
                <w:iCs/>
                <w:szCs w:val="18"/>
              </w:rPr>
              <w:t>No</w:t>
            </w:r>
          </w:p>
        </w:tc>
      </w:tr>
      <w:tr w:rsidR="002B68F6" w:rsidRPr="006A51C3" w14:paraId="0FC909BD" w14:textId="77777777" w:rsidTr="00DC555C">
        <w:trPr>
          <w:cantSplit/>
        </w:trPr>
        <w:tc>
          <w:tcPr>
            <w:tcW w:w="7087" w:type="dxa"/>
          </w:tcPr>
          <w:p w14:paraId="5D89E613" w14:textId="77777777" w:rsidR="002B68F6" w:rsidRPr="006A51C3" w:rsidRDefault="002B68F6" w:rsidP="00DC555C">
            <w:pPr>
              <w:pStyle w:val="TAL"/>
              <w:rPr>
                <w:rFonts w:cs="Arial"/>
                <w:b/>
                <w:bCs/>
                <w:i/>
                <w:iCs/>
                <w:szCs w:val="18"/>
              </w:rPr>
            </w:pPr>
            <w:r w:rsidRPr="006A51C3">
              <w:rPr>
                <w:rFonts w:cs="Arial"/>
                <w:b/>
                <w:bCs/>
                <w:i/>
                <w:iCs/>
                <w:szCs w:val="18"/>
              </w:rPr>
              <w:t>mg-ActivationCommPRS-Meas-r17</w:t>
            </w:r>
          </w:p>
          <w:p w14:paraId="0E4C4816" w14:textId="77777777" w:rsidR="002B68F6" w:rsidRPr="006A51C3" w:rsidRDefault="002B68F6" w:rsidP="00DC555C">
            <w:pPr>
              <w:pStyle w:val="TAL"/>
              <w:rPr>
                <w:rFonts w:cs="Arial"/>
                <w:b/>
                <w:bCs/>
                <w:i/>
                <w:iCs/>
                <w:szCs w:val="18"/>
              </w:rPr>
            </w:pPr>
            <w:r w:rsidRPr="006A51C3">
              <w:t xml:space="preserve">Indicates whether UE supports </w:t>
            </w:r>
            <w:proofErr w:type="spellStart"/>
            <w:r w:rsidRPr="006A51C3">
              <w:rPr>
                <w:lang w:eastAsia="zh-CN"/>
              </w:rPr>
              <w:t>preconfiguration</w:t>
            </w:r>
            <w:proofErr w:type="spellEnd"/>
            <w:r w:rsidRPr="006A51C3">
              <w:rPr>
                <w:lang w:eastAsia="zh-CN"/>
              </w:rPr>
              <w:t xml:space="preserve"> of MGs in RRC signalling for PRS measurements and</w:t>
            </w:r>
            <w:r w:rsidRPr="006A51C3">
              <w:t xml:space="preserve"> the use of DL MAC CE from the gNB, as specified in TS 38.321 [8], to activate/deactivate the preconfigured MG for PRS measurements.</w:t>
            </w:r>
          </w:p>
        </w:tc>
        <w:tc>
          <w:tcPr>
            <w:tcW w:w="568" w:type="dxa"/>
          </w:tcPr>
          <w:p w14:paraId="1F763E06" w14:textId="77777777" w:rsidR="002B68F6" w:rsidRPr="006A51C3" w:rsidRDefault="002B68F6" w:rsidP="00DC555C">
            <w:pPr>
              <w:pStyle w:val="TAL"/>
              <w:jc w:val="center"/>
              <w:rPr>
                <w:rFonts w:cs="Arial"/>
                <w:bCs/>
                <w:iCs/>
                <w:szCs w:val="18"/>
              </w:rPr>
            </w:pPr>
            <w:r w:rsidRPr="006A51C3">
              <w:rPr>
                <w:rFonts w:cs="Arial"/>
                <w:bCs/>
                <w:iCs/>
                <w:szCs w:val="18"/>
              </w:rPr>
              <w:t>UE</w:t>
            </w:r>
          </w:p>
        </w:tc>
        <w:tc>
          <w:tcPr>
            <w:tcW w:w="567" w:type="dxa"/>
          </w:tcPr>
          <w:p w14:paraId="16363157"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9" w:type="dxa"/>
          </w:tcPr>
          <w:p w14:paraId="380FA32F"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8" w:type="dxa"/>
          </w:tcPr>
          <w:p w14:paraId="4AF40DFA" w14:textId="77777777" w:rsidR="002B68F6" w:rsidRPr="006A51C3" w:rsidRDefault="002B68F6" w:rsidP="00DC555C">
            <w:pPr>
              <w:pStyle w:val="TAL"/>
              <w:jc w:val="center"/>
              <w:rPr>
                <w:rFonts w:cs="Arial"/>
                <w:bCs/>
                <w:iCs/>
                <w:szCs w:val="18"/>
              </w:rPr>
            </w:pPr>
            <w:r w:rsidRPr="006A51C3">
              <w:rPr>
                <w:rFonts w:cs="Arial"/>
                <w:bCs/>
                <w:iCs/>
                <w:szCs w:val="18"/>
              </w:rPr>
              <w:t>No</w:t>
            </w:r>
          </w:p>
        </w:tc>
      </w:tr>
      <w:tr w:rsidR="002B68F6" w:rsidRPr="006A51C3" w14:paraId="5FF8CC31" w14:textId="77777777" w:rsidTr="00DC555C">
        <w:trPr>
          <w:cantSplit/>
        </w:trPr>
        <w:tc>
          <w:tcPr>
            <w:tcW w:w="7087" w:type="dxa"/>
          </w:tcPr>
          <w:p w14:paraId="2E8749F0" w14:textId="77777777" w:rsidR="002B68F6" w:rsidRPr="006A51C3" w:rsidRDefault="002B68F6" w:rsidP="00DC555C">
            <w:pPr>
              <w:pStyle w:val="TAL"/>
              <w:rPr>
                <w:rFonts w:cs="Arial"/>
                <w:b/>
                <w:bCs/>
                <w:i/>
                <w:iCs/>
                <w:szCs w:val="18"/>
              </w:rPr>
            </w:pPr>
            <w:r w:rsidRPr="006A51C3">
              <w:rPr>
                <w:rFonts w:cs="Arial"/>
                <w:b/>
                <w:bCs/>
                <w:i/>
                <w:iCs/>
                <w:szCs w:val="18"/>
              </w:rPr>
              <w:t>mg-ActivationRequestPRS-Meas-r17</w:t>
            </w:r>
          </w:p>
          <w:p w14:paraId="172C5175" w14:textId="77777777" w:rsidR="002B68F6" w:rsidRPr="006A51C3" w:rsidRDefault="002B68F6" w:rsidP="00DC555C">
            <w:pPr>
              <w:pStyle w:val="TAL"/>
              <w:rPr>
                <w:rFonts w:cs="Arial"/>
                <w:b/>
                <w:bCs/>
                <w:i/>
                <w:iCs/>
                <w:szCs w:val="18"/>
              </w:rPr>
            </w:pPr>
            <w:r w:rsidRPr="006A51C3">
              <w:t xml:space="preserve">Indicates whether UE supports </w:t>
            </w:r>
            <w:proofErr w:type="spellStart"/>
            <w:r w:rsidRPr="006A51C3">
              <w:rPr>
                <w:lang w:eastAsia="zh-CN"/>
              </w:rPr>
              <w:t>preconfiguration</w:t>
            </w:r>
            <w:proofErr w:type="spellEnd"/>
            <w:r w:rsidRPr="006A51C3">
              <w:rPr>
                <w:lang w:eastAsia="zh-CN"/>
              </w:rPr>
              <w:t xml:space="preserve"> of MGs in RRC signalling for PRS measurements and</w:t>
            </w:r>
            <w:r w:rsidRPr="006A51C3">
              <w:t xml:space="preserve"> </w:t>
            </w:r>
            <w:r w:rsidRPr="006A51C3">
              <w:rPr>
                <w:lang w:eastAsia="zh-CN"/>
              </w:rPr>
              <w:t>supports</w:t>
            </w:r>
            <w:r w:rsidRPr="006A51C3">
              <w:t xml:space="preserve"> the use of UL MAC CE, as specified in TS 38.321 [8], to request the activation/deactivation of the preconfigured MG for PRS measurements. </w:t>
            </w:r>
            <w:r w:rsidRPr="006A51C3">
              <w:rPr>
                <w:bCs/>
                <w:iCs/>
              </w:rPr>
              <w:t xml:space="preserve">The UE can include this field only if the UE supports </w:t>
            </w:r>
            <w:r w:rsidRPr="006A51C3">
              <w:rPr>
                <w:bCs/>
                <w:i/>
              </w:rPr>
              <w:t>mg-ActivationCommPRS-Meas-r17</w:t>
            </w:r>
            <w:r w:rsidRPr="006A51C3">
              <w:rPr>
                <w:bCs/>
                <w:iCs/>
              </w:rPr>
              <w:t>.</w:t>
            </w:r>
          </w:p>
        </w:tc>
        <w:tc>
          <w:tcPr>
            <w:tcW w:w="568" w:type="dxa"/>
          </w:tcPr>
          <w:p w14:paraId="1A3DC41B" w14:textId="77777777" w:rsidR="002B68F6" w:rsidRPr="006A51C3" w:rsidRDefault="002B68F6" w:rsidP="00DC555C">
            <w:pPr>
              <w:pStyle w:val="TAL"/>
              <w:jc w:val="center"/>
              <w:rPr>
                <w:rFonts w:cs="Arial"/>
                <w:bCs/>
                <w:iCs/>
                <w:szCs w:val="18"/>
              </w:rPr>
            </w:pPr>
            <w:r w:rsidRPr="006A51C3">
              <w:rPr>
                <w:rFonts w:cs="Arial"/>
                <w:bCs/>
                <w:iCs/>
                <w:szCs w:val="18"/>
              </w:rPr>
              <w:t>UE</w:t>
            </w:r>
          </w:p>
        </w:tc>
        <w:tc>
          <w:tcPr>
            <w:tcW w:w="567" w:type="dxa"/>
          </w:tcPr>
          <w:p w14:paraId="4E99080A"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9" w:type="dxa"/>
          </w:tcPr>
          <w:p w14:paraId="5FD6455E"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8" w:type="dxa"/>
          </w:tcPr>
          <w:p w14:paraId="3A3009E8" w14:textId="77777777" w:rsidR="002B68F6" w:rsidRPr="006A51C3" w:rsidRDefault="002B68F6" w:rsidP="00DC555C">
            <w:pPr>
              <w:pStyle w:val="TAL"/>
              <w:jc w:val="center"/>
              <w:rPr>
                <w:rFonts w:cs="Arial"/>
                <w:bCs/>
                <w:iCs/>
                <w:szCs w:val="18"/>
              </w:rPr>
            </w:pPr>
            <w:r w:rsidRPr="006A51C3">
              <w:rPr>
                <w:rFonts w:cs="Arial"/>
                <w:bCs/>
                <w:iCs/>
                <w:szCs w:val="18"/>
              </w:rPr>
              <w:t>No</w:t>
            </w:r>
          </w:p>
        </w:tc>
      </w:tr>
      <w:tr w:rsidR="002B68F6" w:rsidRPr="006A51C3" w14:paraId="5534AD7A" w14:textId="77777777" w:rsidTr="00DC555C">
        <w:trPr>
          <w:cantSplit/>
        </w:trPr>
        <w:tc>
          <w:tcPr>
            <w:tcW w:w="7087" w:type="dxa"/>
          </w:tcPr>
          <w:p w14:paraId="66BE5581" w14:textId="77777777" w:rsidR="002B68F6" w:rsidRPr="006A51C3" w:rsidRDefault="002B68F6" w:rsidP="00DC555C">
            <w:pPr>
              <w:pStyle w:val="TAL"/>
              <w:rPr>
                <w:rFonts w:cs="Arial"/>
                <w:b/>
                <w:bCs/>
                <w:i/>
                <w:iCs/>
                <w:szCs w:val="18"/>
              </w:rPr>
            </w:pPr>
            <w:proofErr w:type="spellStart"/>
            <w:r w:rsidRPr="006A51C3">
              <w:rPr>
                <w:rFonts w:cs="Arial"/>
                <w:b/>
                <w:bCs/>
                <w:i/>
                <w:iCs/>
                <w:szCs w:val="18"/>
              </w:rPr>
              <w:t>multipleConfiguredGrants</w:t>
            </w:r>
            <w:proofErr w:type="spellEnd"/>
          </w:p>
          <w:p w14:paraId="2EE330AC" w14:textId="77777777" w:rsidR="002B68F6" w:rsidRPr="006A51C3" w:rsidRDefault="002B68F6" w:rsidP="00DC555C">
            <w:pPr>
              <w:pStyle w:val="TAL"/>
              <w:rPr>
                <w:rFonts w:cs="Arial"/>
                <w:b/>
                <w:bCs/>
                <w:i/>
                <w:iCs/>
                <w:szCs w:val="18"/>
              </w:rPr>
            </w:pPr>
            <w:r w:rsidRPr="006A51C3">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5CCF0528" w14:textId="77777777" w:rsidR="002B68F6" w:rsidRPr="006A51C3" w:rsidRDefault="002B68F6" w:rsidP="00DC555C">
            <w:pPr>
              <w:pStyle w:val="TAL"/>
              <w:jc w:val="center"/>
              <w:rPr>
                <w:rFonts w:cs="Arial"/>
                <w:bCs/>
                <w:iCs/>
                <w:szCs w:val="18"/>
              </w:rPr>
            </w:pPr>
            <w:r w:rsidRPr="006A51C3">
              <w:rPr>
                <w:rFonts w:cs="Arial"/>
                <w:bCs/>
                <w:iCs/>
                <w:szCs w:val="18"/>
              </w:rPr>
              <w:t>UE</w:t>
            </w:r>
          </w:p>
        </w:tc>
        <w:tc>
          <w:tcPr>
            <w:tcW w:w="567" w:type="dxa"/>
          </w:tcPr>
          <w:p w14:paraId="0D05C519"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9" w:type="dxa"/>
          </w:tcPr>
          <w:p w14:paraId="31670356" w14:textId="77777777" w:rsidR="002B68F6" w:rsidRPr="006A51C3" w:rsidRDefault="002B68F6" w:rsidP="00DC555C">
            <w:pPr>
              <w:pStyle w:val="TAL"/>
              <w:jc w:val="center"/>
              <w:rPr>
                <w:rFonts w:cs="Arial"/>
                <w:bCs/>
                <w:iCs/>
                <w:szCs w:val="18"/>
              </w:rPr>
            </w:pPr>
            <w:r w:rsidRPr="006A51C3">
              <w:rPr>
                <w:rFonts w:cs="Arial"/>
                <w:bCs/>
                <w:iCs/>
                <w:szCs w:val="18"/>
              </w:rPr>
              <w:t>Yes</w:t>
            </w:r>
          </w:p>
        </w:tc>
        <w:tc>
          <w:tcPr>
            <w:tcW w:w="708" w:type="dxa"/>
          </w:tcPr>
          <w:p w14:paraId="57F7B702" w14:textId="77777777" w:rsidR="002B68F6" w:rsidRPr="006A51C3" w:rsidRDefault="002B68F6" w:rsidP="00DC555C">
            <w:pPr>
              <w:pStyle w:val="TAL"/>
              <w:jc w:val="center"/>
              <w:rPr>
                <w:rFonts w:cs="Arial"/>
                <w:bCs/>
                <w:iCs/>
                <w:szCs w:val="18"/>
              </w:rPr>
            </w:pPr>
            <w:r w:rsidRPr="006A51C3">
              <w:rPr>
                <w:rFonts w:cs="Arial"/>
                <w:bCs/>
                <w:iCs/>
                <w:szCs w:val="18"/>
              </w:rPr>
              <w:t>No</w:t>
            </w:r>
          </w:p>
        </w:tc>
      </w:tr>
      <w:tr w:rsidR="002B68F6" w:rsidRPr="006A51C3" w14:paraId="38A5E45A" w14:textId="77777777" w:rsidTr="00DC555C">
        <w:trPr>
          <w:cantSplit/>
        </w:trPr>
        <w:tc>
          <w:tcPr>
            <w:tcW w:w="7087" w:type="dxa"/>
          </w:tcPr>
          <w:p w14:paraId="60F014C8" w14:textId="77777777" w:rsidR="002B68F6" w:rsidRPr="006A51C3" w:rsidRDefault="002B68F6" w:rsidP="00DC555C">
            <w:pPr>
              <w:pStyle w:val="TAL"/>
              <w:rPr>
                <w:rFonts w:cs="Arial"/>
                <w:b/>
                <w:bCs/>
                <w:i/>
                <w:iCs/>
                <w:szCs w:val="18"/>
              </w:rPr>
            </w:pPr>
            <w:proofErr w:type="spellStart"/>
            <w:r w:rsidRPr="006A51C3">
              <w:rPr>
                <w:rFonts w:cs="Arial"/>
                <w:b/>
                <w:bCs/>
                <w:i/>
                <w:iCs/>
                <w:szCs w:val="18"/>
              </w:rPr>
              <w:t>multipleSR</w:t>
            </w:r>
            <w:proofErr w:type="spellEnd"/>
            <w:r w:rsidRPr="006A51C3">
              <w:rPr>
                <w:rFonts w:cs="Arial"/>
                <w:b/>
                <w:bCs/>
                <w:i/>
                <w:iCs/>
                <w:szCs w:val="18"/>
              </w:rPr>
              <w:t>-Configurations</w:t>
            </w:r>
          </w:p>
          <w:p w14:paraId="755A3956" w14:textId="77777777" w:rsidR="002B68F6" w:rsidRPr="006A51C3" w:rsidRDefault="002B68F6" w:rsidP="00DC555C">
            <w:pPr>
              <w:pStyle w:val="TAL"/>
              <w:rPr>
                <w:rFonts w:cs="Arial"/>
                <w:b/>
                <w:bCs/>
                <w:i/>
                <w:iCs/>
                <w:szCs w:val="18"/>
              </w:rPr>
            </w:pPr>
            <w:r w:rsidRPr="006A51C3">
              <w:t>Indicates whether the UE supports 8 SR configurations per PUCCH cell group as specified in TS 38.321 [8].</w:t>
            </w:r>
          </w:p>
        </w:tc>
        <w:tc>
          <w:tcPr>
            <w:tcW w:w="568" w:type="dxa"/>
          </w:tcPr>
          <w:p w14:paraId="21567BAD" w14:textId="77777777" w:rsidR="002B68F6" w:rsidRPr="006A51C3" w:rsidRDefault="002B68F6" w:rsidP="00DC555C">
            <w:pPr>
              <w:pStyle w:val="TAL"/>
              <w:jc w:val="center"/>
              <w:rPr>
                <w:rFonts w:cs="Arial"/>
                <w:bCs/>
                <w:iCs/>
                <w:szCs w:val="18"/>
              </w:rPr>
            </w:pPr>
            <w:r w:rsidRPr="006A51C3">
              <w:rPr>
                <w:rFonts w:cs="Arial"/>
                <w:bCs/>
                <w:iCs/>
                <w:szCs w:val="18"/>
              </w:rPr>
              <w:t>UE</w:t>
            </w:r>
          </w:p>
        </w:tc>
        <w:tc>
          <w:tcPr>
            <w:tcW w:w="567" w:type="dxa"/>
          </w:tcPr>
          <w:p w14:paraId="0DD350D3"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9" w:type="dxa"/>
          </w:tcPr>
          <w:p w14:paraId="7ED0723C" w14:textId="77777777" w:rsidR="002B68F6" w:rsidRPr="006A51C3" w:rsidRDefault="002B68F6" w:rsidP="00DC555C">
            <w:pPr>
              <w:pStyle w:val="TAL"/>
              <w:jc w:val="center"/>
              <w:rPr>
                <w:rFonts w:cs="Arial"/>
                <w:bCs/>
                <w:iCs/>
                <w:szCs w:val="18"/>
              </w:rPr>
            </w:pPr>
            <w:r w:rsidRPr="006A51C3">
              <w:rPr>
                <w:rFonts w:cs="Arial"/>
                <w:bCs/>
                <w:iCs/>
                <w:szCs w:val="18"/>
              </w:rPr>
              <w:t>Yes</w:t>
            </w:r>
          </w:p>
        </w:tc>
        <w:tc>
          <w:tcPr>
            <w:tcW w:w="708" w:type="dxa"/>
          </w:tcPr>
          <w:p w14:paraId="1DBB61DC" w14:textId="77777777" w:rsidR="002B68F6" w:rsidRPr="006A51C3" w:rsidRDefault="002B68F6" w:rsidP="00DC555C">
            <w:pPr>
              <w:pStyle w:val="TAL"/>
              <w:jc w:val="center"/>
              <w:rPr>
                <w:rFonts w:cs="Arial"/>
                <w:bCs/>
                <w:iCs/>
                <w:szCs w:val="18"/>
              </w:rPr>
            </w:pPr>
            <w:r w:rsidRPr="006A51C3">
              <w:rPr>
                <w:rFonts w:cs="Arial"/>
                <w:bCs/>
                <w:iCs/>
                <w:szCs w:val="18"/>
              </w:rPr>
              <w:t>No</w:t>
            </w:r>
          </w:p>
        </w:tc>
      </w:tr>
      <w:tr w:rsidR="002B68F6" w:rsidRPr="006A51C3" w14:paraId="65F53DEC" w14:textId="77777777" w:rsidTr="00DC555C">
        <w:trPr>
          <w:cantSplit/>
        </w:trPr>
        <w:tc>
          <w:tcPr>
            <w:tcW w:w="7087" w:type="dxa"/>
          </w:tcPr>
          <w:p w14:paraId="4F3629B6" w14:textId="77777777" w:rsidR="002B68F6" w:rsidRPr="006A51C3" w:rsidRDefault="002B68F6" w:rsidP="00DC555C">
            <w:pPr>
              <w:pStyle w:val="TAL"/>
              <w:rPr>
                <w:noProof/>
              </w:rPr>
            </w:pPr>
            <w:r w:rsidRPr="006A51C3">
              <w:rPr>
                <w:b/>
                <w:bCs/>
                <w:i/>
                <w:iCs/>
                <w:noProof/>
              </w:rPr>
              <w:t>non-IntegerDRX-r18</w:t>
            </w:r>
          </w:p>
          <w:p w14:paraId="6BEAFCDD" w14:textId="77777777" w:rsidR="002B68F6" w:rsidRPr="006A51C3" w:rsidRDefault="002B68F6" w:rsidP="00DC555C">
            <w:pPr>
              <w:pStyle w:val="TAL"/>
              <w:rPr>
                <w:rFonts w:cs="Arial"/>
                <w:b/>
                <w:bCs/>
                <w:i/>
                <w:iCs/>
                <w:szCs w:val="18"/>
              </w:rPr>
            </w:pPr>
            <w:r w:rsidRPr="006A51C3">
              <w:rPr>
                <w:noProof/>
              </w:rPr>
              <w:t>Indicates whether the UE supports non-integer DRX periodicity as specified in TS 38.331 [9] and TS 38.321 [8].</w:t>
            </w:r>
          </w:p>
        </w:tc>
        <w:tc>
          <w:tcPr>
            <w:tcW w:w="568" w:type="dxa"/>
          </w:tcPr>
          <w:p w14:paraId="30F38AA5" w14:textId="77777777" w:rsidR="002B68F6" w:rsidRPr="006A51C3" w:rsidRDefault="002B68F6" w:rsidP="00DC555C">
            <w:pPr>
              <w:pStyle w:val="TAL"/>
              <w:jc w:val="center"/>
              <w:rPr>
                <w:rFonts w:cs="Arial"/>
                <w:bCs/>
                <w:iCs/>
                <w:szCs w:val="18"/>
              </w:rPr>
            </w:pPr>
            <w:r w:rsidRPr="006A51C3">
              <w:rPr>
                <w:rFonts w:cs="Arial"/>
                <w:bCs/>
                <w:iCs/>
                <w:szCs w:val="18"/>
              </w:rPr>
              <w:t>UE</w:t>
            </w:r>
          </w:p>
        </w:tc>
        <w:tc>
          <w:tcPr>
            <w:tcW w:w="567" w:type="dxa"/>
          </w:tcPr>
          <w:p w14:paraId="0A1AA60D"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9" w:type="dxa"/>
          </w:tcPr>
          <w:p w14:paraId="3B60E67D"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8" w:type="dxa"/>
          </w:tcPr>
          <w:p w14:paraId="0F7711DE" w14:textId="77777777" w:rsidR="002B68F6" w:rsidRPr="006A51C3" w:rsidRDefault="002B68F6" w:rsidP="00DC555C">
            <w:pPr>
              <w:pStyle w:val="TAL"/>
              <w:jc w:val="center"/>
              <w:rPr>
                <w:rFonts w:cs="Arial"/>
                <w:bCs/>
                <w:iCs/>
                <w:szCs w:val="18"/>
              </w:rPr>
            </w:pPr>
            <w:r w:rsidRPr="006A51C3">
              <w:rPr>
                <w:rFonts w:cs="Arial"/>
                <w:bCs/>
                <w:iCs/>
                <w:szCs w:val="18"/>
              </w:rPr>
              <w:t>No</w:t>
            </w:r>
          </w:p>
        </w:tc>
      </w:tr>
      <w:tr w:rsidR="002B68F6" w:rsidRPr="006A51C3" w14:paraId="2115A444" w14:textId="77777777" w:rsidTr="00DC555C">
        <w:trPr>
          <w:cantSplit/>
        </w:trPr>
        <w:tc>
          <w:tcPr>
            <w:tcW w:w="7087" w:type="dxa"/>
          </w:tcPr>
          <w:p w14:paraId="0C55837E" w14:textId="77777777" w:rsidR="002B68F6" w:rsidRPr="006A51C3" w:rsidRDefault="002B68F6" w:rsidP="00DC555C">
            <w:pPr>
              <w:pStyle w:val="TAL"/>
              <w:rPr>
                <w:rFonts w:eastAsiaTheme="minorEastAsia" w:cs="Arial"/>
                <w:b/>
                <w:i/>
                <w:szCs w:val="18"/>
                <w:lang w:eastAsia="zh-CN"/>
              </w:rPr>
            </w:pPr>
            <w:r w:rsidRPr="006A51C3">
              <w:rPr>
                <w:rFonts w:eastAsiaTheme="minorEastAsia" w:cs="Arial"/>
                <w:b/>
                <w:bCs/>
                <w:i/>
                <w:iCs/>
                <w:szCs w:val="18"/>
                <w:lang w:eastAsia="zh-CN"/>
              </w:rPr>
              <w:lastRenderedPageBreak/>
              <w:t>ptm-Retransmission-r1</w:t>
            </w:r>
            <w:r w:rsidRPr="006A51C3">
              <w:rPr>
                <w:rFonts w:eastAsiaTheme="minorEastAsia" w:cs="Arial"/>
                <w:b/>
                <w:i/>
                <w:szCs w:val="18"/>
                <w:lang w:eastAsia="zh-CN"/>
              </w:rPr>
              <w:t>8</w:t>
            </w:r>
          </w:p>
          <w:p w14:paraId="47A23CCF" w14:textId="77777777" w:rsidR="002B68F6" w:rsidRPr="006A51C3" w:rsidRDefault="002B68F6" w:rsidP="00DC555C">
            <w:pPr>
              <w:pStyle w:val="TAL"/>
              <w:rPr>
                <w:iCs/>
                <w:noProof/>
                <w:lang w:eastAsia="en-GB"/>
              </w:rPr>
            </w:pPr>
            <w:r w:rsidRPr="006A51C3">
              <w:t xml:space="preserve">Indicates whether the UE supports starting </w:t>
            </w:r>
            <w:proofErr w:type="spellStart"/>
            <w:r w:rsidRPr="006A51C3">
              <w:rPr>
                <w:i/>
              </w:rPr>
              <w:t>drx</w:t>
            </w:r>
            <w:proofErr w:type="spellEnd"/>
            <w:r w:rsidRPr="006A51C3">
              <w:rPr>
                <w:i/>
              </w:rPr>
              <w:t>-HARQ-RTT-</w:t>
            </w:r>
            <w:proofErr w:type="spellStart"/>
            <w:r w:rsidRPr="006A51C3">
              <w:rPr>
                <w:i/>
              </w:rPr>
              <w:t>TimerDL</w:t>
            </w:r>
            <w:proofErr w:type="spellEnd"/>
            <w:r w:rsidRPr="006A51C3">
              <w:rPr>
                <w:i/>
              </w:rPr>
              <w:t>-PTM</w:t>
            </w:r>
            <w:r w:rsidRPr="006A51C3">
              <w:t xml:space="preserve"> and </w:t>
            </w:r>
            <w:proofErr w:type="spellStart"/>
            <w:r w:rsidRPr="006A51C3">
              <w:rPr>
                <w:i/>
              </w:rPr>
              <w:t>drx</w:t>
            </w:r>
            <w:proofErr w:type="spellEnd"/>
            <w:r w:rsidRPr="006A51C3">
              <w:rPr>
                <w:i/>
              </w:rPr>
              <w:t>-</w:t>
            </w:r>
            <w:proofErr w:type="spellStart"/>
            <w:r w:rsidRPr="006A51C3">
              <w:rPr>
                <w:i/>
              </w:rPr>
              <w:t>RetransmissionTimerDL</w:t>
            </w:r>
            <w:proofErr w:type="spellEnd"/>
            <w:r w:rsidRPr="006A51C3">
              <w:rPr>
                <w:i/>
              </w:rPr>
              <w:t>-PTM</w:t>
            </w:r>
            <w:r w:rsidRPr="006A51C3">
              <w:t xml:space="preserve"> during multicast reception in RRC_CONNECTED state </w:t>
            </w:r>
            <w:r w:rsidRPr="006A51C3">
              <w:rPr>
                <w:iCs/>
                <w:noProof/>
                <w:lang w:eastAsia="en-GB"/>
              </w:rPr>
              <w:t>as specified in TS 38.321 [8]</w:t>
            </w:r>
            <w:r w:rsidRPr="006A51C3">
              <w:rPr>
                <w:lang w:eastAsia="en-GB"/>
              </w:rPr>
              <w:t xml:space="preserve">, </w:t>
            </w:r>
            <w:r w:rsidRPr="006A51C3">
              <w:t>when HARQ feedback is disabled for the UE</w:t>
            </w:r>
            <w:r w:rsidRPr="006A51C3">
              <w:rPr>
                <w:lang w:eastAsia="en-GB"/>
              </w:rPr>
              <w:t>.</w:t>
            </w:r>
          </w:p>
          <w:p w14:paraId="3603A857" w14:textId="77777777" w:rsidR="002B68F6" w:rsidRPr="006A51C3" w:rsidRDefault="002B68F6" w:rsidP="00DC555C">
            <w:pPr>
              <w:pStyle w:val="TAL"/>
              <w:rPr>
                <w:iCs/>
                <w:noProof/>
                <w:lang w:eastAsia="en-GB"/>
              </w:rPr>
            </w:pPr>
          </w:p>
          <w:p w14:paraId="455DF4F6" w14:textId="77777777" w:rsidR="002B68F6" w:rsidRPr="006A51C3" w:rsidRDefault="002B68F6" w:rsidP="00DC555C">
            <w:pPr>
              <w:pStyle w:val="TAL"/>
              <w:rPr>
                <w:i/>
              </w:rPr>
            </w:pPr>
            <w:r w:rsidRPr="006A51C3">
              <w:t>A UE supporting this feature shall also indicate support of</w:t>
            </w:r>
            <w:r w:rsidRPr="006A51C3">
              <w:rPr>
                <w:b/>
                <w:bCs/>
                <w:i/>
                <w:iCs/>
              </w:rPr>
              <w:t xml:space="preserve"> </w:t>
            </w:r>
            <w:r w:rsidRPr="006A51C3">
              <w:rPr>
                <w:bCs/>
                <w:i/>
                <w:iCs/>
              </w:rPr>
              <w:t>dynamicMulticastPCell-r17</w:t>
            </w:r>
            <w:r w:rsidRPr="006A51C3">
              <w:rPr>
                <w:i/>
              </w:rPr>
              <w:t xml:space="preserve">, </w:t>
            </w:r>
            <w:r w:rsidRPr="006A51C3">
              <w:t>and at least one of the following features:</w:t>
            </w:r>
          </w:p>
          <w:p w14:paraId="408B55A9" w14:textId="77777777" w:rsidR="002B68F6" w:rsidRPr="006A51C3" w:rsidRDefault="002B68F6" w:rsidP="00DC555C">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Pr="006A51C3">
              <w:rPr>
                <w:rFonts w:ascii="Arial" w:hAnsi="Arial" w:cs="Arial"/>
                <w:i/>
                <w:iCs/>
                <w:sz w:val="18"/>
                <w:szCs w:val="18"/>
              </w:rPr>
              <w:t>ack-NACK-FeedbackForMulticast-r17</w:t>
            </w:r>
          </w:p>
          <w:p w14:paraId="3C621B7F" w14:textId="77777777" w:rsidR="002B68F6" w:rsidRPr="006A51C3" w:rsidRDefault="002B68F6" w:rsidP="00DC555C">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Pr="006A51C3">
              <w:rPr>
                <w:rFonts w:ascii="Arial" w:hAnsi="Arial" w:cs="Arial"/>
                <w:bCs/>
                <w:i/>
                <w:iCs/>
                <w:sz w:val="18"/>
                <w:szCs w:val="18"/>
              </w:rPr>
              <w:t>ack-NACK-FeedbackForSPS-Multicast-r17</w:t>
            </w:r>
          </w:p>
          <w:p w14:paraId="1AC5AE95" w14:textId="77777777" w:rsidR="002B68F6" w:rsidRPr="006A51C3" w:rsidRDefault="002B68F6" w:rsidP="00DC555C">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Pr="006A51C3">
              <w:rPr>
                <w:rFonts w:ascii="Arial" w:hAnsi="Arial" w:cs="Arial"/>
                <w:i/>
                <w:iCs/>
                <w:sz w:val="18"/>
                <w:szCs w:val="18"/>
              </w:rPr>
              <w:t>nack-OnlyFeedbackForMulticast-r17</w:t>
            </w:r>
          </w:p>
          <w:p w14:paraId="2CC73CA2" w14:textId="77777777" w:rsidR="002B68F6" w:rsidRPr="006A51C3" w:rsidRDefault="002B68F6" w:rsidP="00DC555C">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Pr="006A51C3">
              <w:rPr>
                <w:rFonts w:ascii="Arial" w:hAnsi="Arial" w:cs="Arial"/>
                <w:i/>
                <w:iCs/>
                <w:sz w:val="18"/>
                <w:szCs w:val="18"/>
              </w:rPr>
              <w:t>nack-OnlyFeedbackForSPS-Multicast-r17</w:t>
            </w:r>
          </w:p>
          <w:p w14:paraId="726DD6A9" w14:textId="77777777" w:rsidR="002B68F6" w:rsidRPr="006A51C3" w:rsidRDefault="002B68F6" w:rsidP="00DC555C">
            <w:pPr>
              <w:pStyle w:val="TAL"/>
              <w:rPr>
                <w:rFonts w:cs="Arial"/>
                <w:b/>
                <w:bCs/>
                <w:i/>
                <w:iCs/>
                <w:szCs w:val="18"/>
              </w:rPr>
            </w:pPr>
          </w:p>
        </w:tc>
        <w:tc>
          <w:tcPr>
            <w:tcW w:w="568" w:type="dxa"/>
          </w:tcPr>
          <w:p w14:paraId="7AD0F9FE" w14:textId="77777777" w:rsidR="002B68F6" w:rsidRPr="006A51C3" w:rsidRDefault="002B68F6" w:rsidP="00DC555C">
            <w:pPr>
              <w:pStyle w:val="TAL"/>
              <w:jc w:val="center"/>
              <w:rPr>
                <w:rFonts w:cs="Arial"/>
                <w:bCs/>
                <w:iCs/>
                <w:szCs w:val="18"/>
              </w:rPr>
            </w:pPr>
            <w:r w:rsidRPr="006A51C3">
              <w:rPr>
                <w:rFonts w:cs="Arial"/>
                <w:bCs/>
                <w:iCs/>
                <w:szCs w:val="18"/>
              </w:rPr>
              <w:t>UE</w:t>
            </w:r>
          </w:p>
        </w:tc>
        <w:tc>
          <w:tcPr>
            <w:tcW w:w="567" w:type="dxa"/>
          </w:tcPr>
          <w:p w14:paraId="3E1374FE"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9" w:type="dxa"/>
          </w:tcPr>
          <w:p w14:paraId="0B7C0786" w14:textId="77777777" w:rsidR="002B68F6" w:rsidRPr="006A51C3" w:rsidRDefault="002B68F6" w:rsidP="00DC555C">
            <w:pPr>
              <w:pStyle w:val="TAL"/>
              <w:jc w:val="center"/>
              <w:rPr>
                <w:rFonts w:cs="Arial"/>
                <w:bCs/>
                <w:iCs/>
                <w:szCs w:val="18"/>
              </w:rPr>
            </w:pPr>
            <w:r w:rsidRPr="006A51C3">
              <w:rPr>
                <w:rFonts w:cs="Arial"/>
                <w:bCs/>
                <w:iCs/>
                <w:szCs w:val="18"/>
              </w:rPr>
              <w:t>Yes</w:t>
            </w:r>
          </w:p>
        </w:tc>
        <w:tc>
          <w:tcPr>
            <w:tcW w:w="708" w:type="dxa"/>
          </w:tcPr>
          <w:p w14:paraId="30394B97" w14:textId="77777777" w:rsidR="002B68F6" w:rsidRPr="006A51C3" w:rsidRDefault="002B68F6" w:rsidP="00DC555C">
            <w:pPr>
              <w:pStyle w:val="TAL"/>
              <w:jc w:val="center"/>
              <w:rPr>
                <w:rFonts w:cs="Arial"/>
                <w:bCs/>
                <w:iCs/>
                <w:szCs w:val="18"/>
              </w:rPr>
            </w:pPr>
            <w:r w:rsidRPr="006A51C3">
              <w:rPr>
                <w:rFonts w:cs="Arial"/>
                <w:bCs/>
                <w:iCs/>
                <w:szCs w:val="18"/>
              </w:rPr>
              <w:t>No</w:t>
            </w:r>
          </w:p>
        </w:tc>
      </w:tr>
      <w:tr w:rsidR="002B68F6" w:rsidRPr="006A51C3" w14:paraId="44832713" w14:textId="77777777" w:rsidTr="00DC555C">
        <w:trPr>
          <w:cantSplit/>
        </w:trPr>
        <w:tc>
          <w:tcPr>
            <w:tcW w:w="7087" w:type="dxa"/>
          </w:tcPr>
          <w:p w14:paraId="564B9852" w14:textId="77777777" w:rsidR="002B68F6" w:rsidRPr="006A51C3" w:rsidRDefault="002B68F6" w:rsidP="00DC555C">
            <w:pPr>
              <w:pStyle w:val="TAL"/>
              <w:rPr>
                <w:rFonts w:eastAsiaTheme="minorEastAsia" w:cs="Arial"/>
                <w:b/>
                <w:bCs/>
                <w:i/>
                <w:iCs/>
                <w:szCs w:val="18"/>
                <w:lang w:eastAsia="zh-CN"/>
              </w:rPr>
            </w:pPr>
            <w:r w:rsidRPr="006A51C3">
              <w:rPr>
                <w:rFonts w:eastAsiaTheme="minorEastAsia" w:cs="Arial"/>
                <w:b/>
                <w:bCs/>
                <w:i/>
                <w:iCs/>
                <w:szCs w:val="18"/>
                <w:lang w:eastAsia="zh-CN"/>
              </w:rPr>
              <w:t>ptm-RetransmissionInactive-r18</w:t>
            </w:r>
          </w:p>
          <w:p w14:paraId="2D1F76E7" w14:textId="77777777" w:rsidR="002B68F6" w:rsidRPr="006A51C3" w:rsidRDefault="002B68F6" w:rsidP="00DC555C">
            <w:pPr>
              <w:pStyle w:val="TAL"/>
              <w:rPr>
                <w:rFonts w:cs="Arial"/>
                <w:b/>
                <w:bCs/>
                <w:i/>
                <w:iCs/>
                <w:szCs w:val="18"/>
              </w:rPr>
            </w:pPr>
            <w:r w:rsidRPr="006A51C3">
              <w:rPr>
                <w:rFonts w:eastAsiaTheme="minorEastAsia" w:cs="Arial"/>
                <w:szCs w:val="18"/>
                <w:lang w:eastAsia="zh-CN"/>
              </w:rPr>
              <w:t xml:space="preserve">Indicates whether the UE supports receiving PTM retransmission by starting the </w:t>
            </w:r>
            <w:proofErr w:type="spellStart"/>
            <w:r w:rsidRPr="006A51C3">
              <w:rPr>
                <w:rFonts w:eastAsiaTheme="minorEastAsia" w:cs="Arial"/>
                <w:i/>
                <w:iCs/>
                <w:szCs w:val="18"/>
                <w:lang w:eastAsia="zh-CN"/>
              </w:rPr>
              <w:t>drx</w:t>
            </w:r>
            <w:proofErr w:type="spellEnd"/>
            <w:r w:rsidRPr="006A51C3">
              <w:rPr>
                <w:rFonts w:eastAsiaTheme="minorEastAsia" w:cs="Arial"/>
                <w:i/>
                <w:iCs/>
                <w:szCs w:val="18"/>
                <w:lang w:eastAsia="zh-CN"/>
              </w:rPr>
              <w:t>-HARQ-RTT-</w:t>
            </w:r>
            <w:proofErr w:type="spellStart"/>
            <w:r w:rsidRPr="006A51C3">
              <w:rPr>
                <w:rFonts w:eastAsiaTheme="minorEastAsia" w:cs="Arial"/>
                <w:i/>
                <w:iCs/>
                <w:szCs w:val="18"/>
                <w:lang w:eastAsia="zh-CN"/>
              </w:rPr>
              <w:t>TimerDL</w:t>
            </w:r>
            <w:proofErr w:type="spellEnd"/>
            <w:r w:rsidRPr="006A51C3">
              <w:rPr>
                <w:rFonts w:eastAsiaTheme="minorEastAsia" w:cs="Arial"/>
                <w:i/>
                <w:iCs/>
                <w:szCs w:val="18"/>
                <w:lang w:eastAsia="zh-CN"/>
              </w:rPr>
              <w:t>-PTM</w:t>
            </w:r>
            <w:r w:rsidRPr="006A51C3">
              <w:rPr>
                <w:rFonts w:eastAsiaTheme="minorEastAsia" w:cs="Arial"/>
                <w:szCs w:val="18"/>
                <w:lang w:eastAsia="zh-CN"/>
              </w:rPr>
              <w:t xml:space="preserve"> and </w:t>
            </w:r>
            <w:proofErr w:type="spellStart"/>
            <w:r w:rsidRPr="006A51C3">
              <w:rPr>
                <w:rFonts w:eastAsiaTheme="minorEastAsia" w:cs="Arial"/>
                <w:i/>
                <w:iCs/>
                <w:szCs w:val="18"/>
                <w:lang w:eastAsia="zh-CN"/>
              </w:rPr>
              <w:t>drx</w:t>
            </w:r>
            <w:proofErr w:type="spellEnd"/>
            <w:r w:rsidRPr="006A51C3">
              <w:rPr>
                <w:rFonts w:eastAsiaTheme="minorEastAsia" w:cs="Arial"/>
                <w:i/>
                <w:iCs/>
                <w:szCs w:val="18"/>
                <w:lang w:eastAsia="zh-CN"/>
              </w:rPr>
              <w:t>-</w:t>
            </w:r>
            <w:proofErr w:type="spellStart"/>
            <w:r w:rsidRPr="006A51C3">
              <w:rPr>
                <w:rFonts w:eastAsiaTheme="minorEastAsia" w:cs="Arial"/>
                <w:i/>
                <w:iCs/>
                <w:szCs w:val="18"/>
                <w:lang w:eastAsia="zh-CN"/>
              </w:rPr>
              <w:t>RetransmissionTimerDL</w:t>
            </w:r>
            <w:proofErr w:type="spellEnd"/>
            <w:r w:rsidRPr="006A51C3">
              <w:rPr>
                <w:rFonts w:eastAsiaTheme="minorEastAsia" w:cs="Arial"/>
                <w:i/>
                <w:iCs/>
                <w:szCs w:val="18"/>
                <w:lang w:eastAsia="zh-CN"/>
              </w:rPr>
              <w:t>-PTM</w:t>
            </w:r>
            <w:r w:rsidRPr="006A51C3">
              <w:rPr>
                <w:rFonts w:eastAsiaTheme="minorEastAsia" w:cs="Arial"/>
                <w:szCs w:val="18"/>
                <w:lang w:eastAsia="zh-CN"/>
              </w:rPr>
              <w:t xml:space="preserve"> during multicast reception in RRC_INACTIVE as specified in TS 38.321 [8]. A UE supporting this feature shall also indicate support of </w:t>
            </w:r>
            <w:r w:rsidRPr="006A51C3">
              <w:rPr>
                <w:rFonts w:eastAsiaTheme="minorEastAsia" w:cs="Arial"/>
                <w:i/>
                <w:iCs/>
                <w:szCs w:val="18"/>
                <w:lang w:eastAsia="zh-CN"/>
              </w:rPr>
              <w:t>multicastInactive-r18</w:t>
            </w:r>
            <w:r w:rsidRPr="006A51C3">
              <w:rPr>
                <w:rFonts w:eastAsiaTheme="minorEastAsia" w:cs="Arial"/>
                <w:szCs w:val="18"/>
                <w:lang w:eastAsia="zh-CN"/>
              </w:rPr>
              <w:t>.</w:t>
            </w:r>
          </w:p>
        </w:tc>
        <w:tc>
          <w:tcPr>
            <w:tcW w:w="568" w:type="dxa"/>
          </w:tcPr>
          <w:p w14:paraId="2B215216" w14:textId="77777777" w:rsidR="002B68F6" w:rsidRPr="006A51C3" w:rsidRDefault="002B68F6" w:rsidP="00DC555C">
            <w:pPr>
              <w:pStyle w:val="TAL"/>
              <w:jc w:val="center"/>
              <w:rPr>
                <w:rFonts w:cs="Arial"/>
                <w:bCs/>
                <w:iCs/>
                <w:szCs w:val="18"/>
              </w:rPr>
            </w:pPr>
            <w:r w:rsidRPr="006A51C3">
              <w:rPr>
                <w:rFonts w:cs="Arial"/>
                <w:bCs/>
                <w:iCs/>
                <w:szCs w:val="18"/>
              </w:rPr>
              <w:t>UE</w:t>
            </w:r>
          </w:p>
        </w:tc>
        <w:tc>
          <w:tcPr>
            <w:tcW w:w="567" w:type="dxa"/>
          </w:tcPr>
          <w:p w14:paraId="3856EB7C"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9" w:type="dxa"/>
          </w:tcPr>
          <w:p w14:paraId="7994D78C" w14:textId="77777777" w:rsidR="002B68F6" w:rsidRPr="006A51C3" w:rsidRDefault="002B68F6" w:rsidP="00DC555C">
            <w:pPr>
              <w:pStyle w:val="TAL"/>
              <w:jc w:val="center"/>
              <w:rPr>
                <w:rFonts w:cs="Arial"/>
                <w:bCs/>
                <w:iCs/>
                <w:szCs w:val="18"/>
              </w:rPr>
            </w:pPr>
            <w:r w:rsidRPr="006A51C3">
              <w:rPr>
                <w:rFonts w:cs="Arial"/>
                <w:bCs/>
                <w:iCs/>
                <w:szCs w:val="18"/>
              </w:rPr>
              <w:t>Yes</w:t>
            </w:r>
          </w:p>
        </w:tc>
        <w:tc>
          <w:tcPr>
            <w:tcW w:w="708" w:type="dxa"/>
          </w:tcPr>
          <w:p w14:paraId="5E1E1E74" w14:textId="77777777" w:rsidR="002B68F6" w:rsidRPr="006A51C3" w:rsidRDefault="002B68F6" w:rsidP="00DC555C">
            <w:pPr>
              <w:pStyle w:val="TAL"/>
              <w:jc w:val="center"/>
              <w:rPr>
                <w:rFonts w:cs="Arial"/>
                <w:bCs/>
                <w:iCs/>
                <w:szCs w:val="18"/>
              </w:rPr>
            </w:pPr>
            <w:r w:rsidRPr="006A51C3">
              <w:rPr>
                <w:rFonts w:cs="Arial"/>
                <w:bCs/>
                <w:iCs/>
                <w:szCs w:val="18"/>
              </w:rPr>
              <w:t>No</w:t>
            </w:r>
          </w:p>
        </w:tc>
      </w:tr>
      <w:tr w:rsidR="002B68F6" w:rsidRPr="006A51C3" w14:paraId="1AC58257" w14:textId="77777777" w:rsidTr="00DC555C">
        <w:trPr>
          <w:cantSplit/>
        </w:trPr>
        <w:tc>
          <w:tcPr>
            <w:tcW w:w="7087" w:type="dxa"/>
          </w:tcPr>
          <w:p w14:paraId="767EE30F" w14:textId="77777777" w:rsidR="002B68F6" w:rsidRPr="006A51C3" w:rsidRDefault="002B68F6" w:rsidP="00DC555C">
            <w:pPr>
              <w:pStyle w:val="TAL"/>
              <w:rPr>
                <w:b/>
                <w:i/>
              </w:rPr>
            </w:pPr>
            <w:proofErr w:type="spellStart"/>
            <w:r w:rsidRPr="006A51C3">
              <w:rPr>
                <w:b/>
                <w:i/>
              </w:rPr>
              <w:t>recommendedBitRate</w:t>
            </w:r>
            <w:proofErr w:type="spellEnd"/>
          </w:p>
          <w:p w14:paraId="7CD9AA82" w14:textId="77777777" w:rsidR="002B68F6" w:rsidRPr="006A51C3" w:rsidRDefault="002B68F6" w:rsidP="00DC555C">
            <w:pPr>
              <w:pStyle w:val="TAL"/>
            </w:pPr>
            <w:r w:rsidRPr="006A51C3">
              <w:t>Indicates whether the UE supports the bit rate recommendation message from the gNB to the UE as specified in TS 38.321 [8].</w:t>
            </w:r>
          </w:p>
        </w:tc>
        <w:tc>
          <w:tcPr>
            <w:tcW w:w="568" w:type="dxa"/>
          </w:tcPr>
          <w:p w14:paraId="456F4B5E" w14:textId="77777777" w:rsidR="002B68F6" w:rsidRPr="006A51C3" w:rsidRDefault="002B68F6" w:rsidP="00DC555C">
            <w:pPr>
              <w:pStyle w:val="TAL"/>
              <w:jc w:val="center"/>
            </w:pPr>
            <w:r w:rsidRPr="006A51C3">
              <w:t>UE</w:t>
            </w:r>
          </w:p>
        </w:tc>
        <w:tc>
          <w:tcPr>
            <w:tcW w:w="567" w:type="dxa"/>
          </w:tcPr>
          <w:p w14:paraId="59AB1EA7" w14:textId="77777777" w:rsidR="002B68F6" w:rsidRPr="006A51C3" w:rsidRDefault="002B68F6" w:rsidP="00DC555C">
            <w:pPr>
              <w:pStyle w:val="TAL"/>
              <w:jc w:val="center"/>
            </w:pPr>
            <w:r w:rsidRPr="006A51C3">
              <w:t>No</w:t>
            </w:r>
          </w:p>
        </w:tc>
        <w:tc>
          <w:tcPr>
            <w:tcW w:w="709" w:type="dxa"/>
          </w:tcPr>
          <w:p w14:paraId="14C3CDC7" w14:textId="77777777" w:rsidR="002B68F6" w:rsidRPr="006A51C3" w:rsidRDefault="002B68F6" w:rsidP="00DC555C">
            <w:pPr>
              <w:pStyle w:val="TAL"/>
              <w:jc w:val="center"/>
            </w:pPr>
            <w:r w:rsidRPr="006A51C3">
              <w:t>No</w:t>
            </w:r>
          </w:p>
        </w:tc>
        <w:tc>
          <w:tcPr>
            <w:tcW w:w="708" w:type="dxa"/>
          </w:tcPr>
          <w:p w14:paraId="36BA0E5B" w14:textId="77777777" w:rsidR="002B68F6" w:rsidRPr="006A51C3" w:rsidRDefault="002B68F6" w:rsidP="00DC555C">
            <w:pPr>
              <w:pStyle w:val="TAL"/>
              <w:jc w:val="center"/>
            </w:pPr>
            <w:r w:rsidRPr="006A51C3">
              <w:t>No</w:t>
            </w:r>
          </w:p>
        </w:tc>
      </w:tr>
      <w:tr w:rsidR="002B68F6" w:rsidRPr="006A51C3" w14:paraId="00F1EC45" w14:textId="77777777" w:rsidTr="00DC555C">
        <w:trPr>
          <w:cantSplit/>
        </w:trPr>
        <w:tc>
          <w:tcPr>
            <w:tcW w:w="7087" w:type="dxa"/>
          </w:tcPr>
          <w:p w14:paraId="26260FCF" w14:textId="77777777" w:rsidR="002B68F6" w:rsidRPr="006A51C3" w:rsidRDefault="002B68F6" w:rsidP="00DC555C">
            <w:pPr>
              <w:pStyle w:val="TAL"/>
              <w:rPr>
                <w:b/>
                <w:bCs/>
                <w:i/>
                <w:noProof/>
                <w:lang w:eastAsia="en-GB"/>
              </w:rPr>
            </w:pPr>
            <w:r w:rsidRPr="006A51C3">
              <w:rPr>
                <w:b/>
                <w:bCs/>
                <w:i/>
                <w:noProof/>
                <w:lang w:eastAsia="en-GB"/>
              </w:rPr>
              <w:t>recommendedBitRateMultiplier-r16</w:t>
            </w:r>
          </w:p>
          <w:p w14:paraId="1D3947A0" w14:textId="77777777" w:rsidR="002B68F6" w:rsidRPr="006A51C3" w:rsidRDefault="002B68F6" w:rsidP="00DC555C">
            <w:pPr>
              <w:pStyle w:val="TAL"/>
              <w:rPr>
                <w:b/>
                <w:i/>
              </w:rPr>
            </w:pPr>
            <w:r w:rsidRPr="006A51C3">
              <w:rPr>
                <w:iCs/>
                <w:noProof/>
                <w:lang w:eastAsia="en-GB"/>
              </w:rPr>
              <w:t xml:space="preserve">Indicates whether the UE supports the bit rate multiplier for recommended bit rate MAC CE as specified in TS 38.321 [8], clause 6.1.3.20. </w:t>
            </w:r>
            <w:r w:rsidRPr="006A51C3">
              <w:t xml:space="preserve">This field is only applicable if the UE supports </w:t>
            </w:r>
            <w:proofErr w:type="spellStart"/>
            <w:r w:rsidRPr="006A51C3">
              <w:t>recommendedBitRate</w:t>
            </w:r>
            <w:proofErr w:type="spellEnd"/>
            <w:r w:rsidRPr="006A51C3">
              <w:rPr>
                <w:lang w:eastAsia="zh-CN"/>
              </w:rPr>
              <w:t>.</w:t>
            </w:r>
          </w:p>
        </w:tc>
        <w:tc>
          <w:tcPr>
            <w:tcW w:w="568" w:type="dxa"/>
          </w:tcPr>
          <w:p w14:paraId="397D8D48" w14:textId="77777777" w:rsidR="002B68F6" w:rsidRPr="006A51C3" w:rsidRDefault="002B68F6" w:rsidP="00DC555C">
            <w:pPr>
              <w:pStyle w:val="TAL"/>
              <w:jc w:val="center"/>
            </w:pPr>
            <w:r w:rsidRPr="006A51C3">
              <w:t>UE</w:t>
            </w:r>
          </w:p>
        </w:tc>
        <w:tc>
          <w:tcPr>
            <w:tcW w:w="567" w:type="dxa"/>
          </w:tcPr>
          <w:p w14:paraId="20A1D9ED" w14:textId="77777777" w:rsidR="002B68F6" w:rsidRPr="006A51C3" w:rsidRDefault="002B68F6" w:rsidP="00DC555C">
            <w:pPr>
              <w:pStyle w:val="TAL"/>
              <w:jc w:val="center"/>
            </w:pPr>
            <w:r w:rsidRPr="006A51C3">
              <w:t>No</w:t>
            </w:r>
          </w:p>
        </w:tc>
        <w:tc>
          <w:tcPr>
            <w:tcW w:w="709" w:type="dxa"/>
          </w:tcPr>
          <w:p w14:paraId="7C32199C" w14:textId="77777777" w:rsidR="002B68F6" w:rsidRPr="006A51C3" w:rsidRDefault="002B68F6" w:rsidP="00DC555C">
            <w:pPr>
              <w:pStyle w:val="TAL"/>
              <w:jc w:val="center"/>
            </w:pPr>
            <w:r w:rsidRPr="006A51C3">
              <w:t>No</w:t>
            </w:r>
          </w:p>
        </w:tc>
        <w:tc>
          <w:tcPr>
            <w:tcW w:w="708" w:type="dxa"/>
          </w:tcPr>
          <w:p w14:paraId="290D5E93" w14:textId="77777777" w:rsidR="002B68F6" w:rsidRPr="006A51C3" w:rsidRDefault="002B68F6" w:rsidP="00DC555C">
            <w:pPr>
              <w:pStyle w:val="TAL"/>
              <w:jc w:val="center"/>
            </w:pPr>
            <w:r w:rsidRPr="006A51C3">
              <w:t>No</w:t>
            </w:r>
          </w:p>
        </w:tc>
      </w:tr>
      <w:tr w:rsidR="002B68F6" w:rsidRPr="006A51C3" w14:paraId="131C72A2" w14:textId="77777777" w:rsidTr="00DC555C">
        <w:trPr>
          <w:cantSplit/>
        </w:trPr>
        <w:tc>
          <w:tcPr>
            <w:tcW w:w="7087" w:type="dxa"/>
          </w:tcPr>
          <w:p w14:paraId="5C01D5C0" w14:textId="77777777" w:rsidR="002B68F6" w:rsidRPr="006A51C3" w:rsidRDefault="002B68F6" w:rsidP="00DC555C">
            <w:pPr>
              <w:pStyle w:val="TAL"/>
              <w:rPr>
                <w:b/>
                <w:i/>
              </w:rPr>
            </w:pPr>
            <w:proofErr w:type="spellStart"/>
            <w:r w:rsidRPr="006A51C3">
              <w:rPr>
                <w:b/>
                <w:i/>
              </w:rPr>
              <w:t>recommendedBitRateQuery</w:t>
            </w:r>
            <w:proofErr w:type="spellEnd"/>
          </w:p>
          <w:p w14:paraId="4D7219EA" w14:textId="77777777" w:rsidR="002B68F6" w:rsidRPr="006A51C3" w:rsidRDefault="002B68F6" w:rsidP="00DC555C">
            <w:pPr>
              <w:pStyle w:val="TAL"/>
            </w:pPr>
            <w:r w:rsidRPr="006A51C3">
              <w:t xml:space="preserve">Indicates whether the UE supports the bit rate recommendation query message from the UE to the gNB as specified in TS 38.321 [8]. This field is only applicable if the UE supports </w:t>
            </w:r>
            <w:proofErr w:type="spellStart"/>
            <w:r w:rsidRPr="006A51C3">
              <w:rPr>
                <w:i/>
                <w:iCs/>
              </w:rPr>
              <w:t>recommendedBitRate</w:t>
            </w:r>
            <w:proofErr w:type="spellEnd"/>
            <w:r w:rsidRPr="006A51C3">
              <w:t>.</w:t>
            </w:r>
          </w:p>
        </w:tc>
        <w:tc>
          <w:tcPr>
            <w:tcW w:w="568" w:type="dxa"/>
          </w:tcPr>
          <w:p w14:paraId="2D591248" w14:textId="77777777" w:rsidR="002B68F6" w:rsidRPr="006A51C3" w:rsidRDefault="002B68F6" w:rsidP="00DC555C">
            <w:pPr>
              <w:pStyle w:val="TAL"/>
              <w:jc w:val="center"/>
            </w:pPr>
            <w:r w:rsidRPr="006A51C3">
              <w:t>UE</w:t>
            </w:r>
          </w:p>
        </w:tc>
        <w:tc>
          <w:tcPr>
            <w:tcW w:w="567" w:type="dxa"/>
          </w:tcPr>
          <w:p w14:paraId="4D1F19B0" w14:textId="77777777" w:rsidR="002B68F6" w:rsidRPr="006A51C3" w:rsidRDefault="002B68F6" w:rsidP="00DC555C">
            <w:pPr>
              <w:pStyle w:val="TAL"/>
              <w:jc w:val="center"/>
            </w:pPr>
            <w:r w:rsidRPr="006A51C3">
              <w:t>No</w:t>
            </w:r>
          </w:p>
        </w:tc>
        <w:tc>
          <w:tcPr>
            <w:tcW w:w="709" w:type="dxa"/>
          </w:tcPr>
          <w:p w14:paraId="3D29645B" w14:textId="77777777" w:rsidR="002B68F6" w:rsidRPr="006A51C3" w:rsidRDefault="002B68F6" w:rsidP="00DC555C">
            <w:pPr>
              <w:pStyle w:val="TAL"/>
              <w:jc w:val="center"/>
            </w:pPr>
            <w:r w:rsidRPr="006A51C3">
              <w:t>No</w:t>
            </w:r>
          </w:p>
        </w:tc>
        <w:tc>
          <w:tcPr>
            <w:tcW w:w="708" w:type="dxa"/>
          </w:tcPr>
          <w:p w14:paraId="77FBD4B7" w14:textId="77777777" w:rsidR="002B68F6" w:rsidRPr="006A51C3" w:rsidRDefault="002B68F6" w:rsidP="00DC555C">
            <w:pPr>
              <w:pStyle w:val="TAL"/>
              <w:jc w:val="center"/>
            </w:pPr>
            <w:r w:rsidRPr="006A51C3">
              <w:t>No</w:t>
            </w:r>
          </w:p>
        </w:tc>
      </w:tr>
      <w:tr w:rsidR="002B68F6" w:rsidRPr="006A51C3" w14:paraId="2B37BCEB" w14:textId="77777777" w:rsidTr="00DC555C">
        <w:trPr>
          <w:cantSplit/>
        </w:trPr>
        <w:tc>
          <w:tcPr>
            <w:tcW w:w="7087" w:type="dxa"/>
          </w:tcPr>
          <w:p w14:paraId="456677F5" w14:textId="77777777" w:rsidR="002B68F6" w:rsidRPr="006A51C3" w:rsidRDefault="002B68F6" w:rsidP="00DC555C">
            <w:pPr>
              <w:pStyle w:val="TAL"/>
              <w:rPr>
                <w:rFonts w:cs="Arial"/>
                <w:b/>
                <w:bCs/>
                <w:i/>
                <w:iCs/>
                <w:szCs w:val="18"/>
              </w:rPr>
            </w:pPr>
            <w:r w:rsidRPr="006A51C3">
              <w:rPr>
                <w:rFonts w:cs="Arial"/>
                <w:b/>
                <w:bCs/>
                <w:i/>
                <w:iCs/>
                <w:szCs w:val="18"/>
              </w:rPr>
              <w:t>secondaryDRX-Group-r16</w:t>
            </w:r>
          </w:p>
          <w:p w14:paraId="0714DA4F" w14:textId="77777777" w:rsidR="002B68F6" w:rsidRPr="006A51C3" w:rsidRDefault="002B68F6" w:rsidP="00DC555C">
            <w:pPr>
              <w:pStyle w:val="TAL"/>
              <w:rPr>
                <w:b/>
                <w:i/>
              </w:rPr>
            </w:pPr>
            <w:r w:rsidRPr="006A51C3">
              <w:rPr>
                <w:rFonts w:cs="Arial"/>
                <w:szCs w:val="18"/>
              </w:rPr>
              <w:t>Indicates whether UE supports secondary DRX group as specified in TS 38.321 [8].</w:t>
            </w:r>
          </w:p>
        </w:tc>
        <w:tc>
          <w:tcPr>
            <w:tcW w:w="568" w:type="dxa"/>
          </w:tcPr>
          <w:p w14:paraId="4607B62E" w14:textId="77777777" w:rsidR="002B68F6" w:rsidRPr="006A51C3" w:rsidRDefault="002B68F6" w:rsidP="00DC555C">
            <w:pPr>
              <w:pStyle w:val="TAL"/>
              <w:jc w:val="center"/>
            </w:pPr>
            <w:r w:rsidRPr="006A51C3">
              <w:rPr>
                <w:rFonts w:cs="Arial"/>
                <w:bCs/>
                <w:iCs/>
                <w:szCs w:val="18"/>
              </w:rPr>
              <w:t>UE</w:t>
            </w:r>
          </w:p>
        </w:tc>
        <w:tc>
          <w:tcPr>
            <w:tcW w:w="567" w:type="dxa"/>
          </w:tcPr>
          <w:p w14:paraId="30E4E65E" w14:textId="77777777" w:rsidR="002B68F6" w:rsidRPr="006A51C3" w:rsidRDefault="002B68F6" w:rsidP="00DC555C">
            <w:pPr>
              <w:pStyle w:val="TAL"/>
              <w:jc w:val="center"/>
            </w:pPr>
            <w:r w:rsidRPr="006A51C3">
              <w:rPr>
                <w:rFonts w:cs="Arial"/>
                <w:bCs/>
                <w:iCs/>
                <w:szCs w:val="18"/>
              </w:rPr>
              <w:t>No</w:t>
            </w:r>
          </w:p>
        </w:tc>
        <w:tc>
          <w:tcPr>
            <w:tcW w:w="709" w:type="dxa"/>
          </w:tcPr>
          <w:p w14:paraId="58666DF4" w14:textId="77777777" w:rsidR="002B68F6" w:rsidRPr="006A51C3" w:rsidRDefault="002B68F6" w:rsidP="00DC555C">
            <w:pPr>
              <w:pStyle w:val="TAL"/>
              <w:jc w:val="center"/>
            </w:pPr>
            <w:r w:rsidRPr="006A51C3">
              <w:rPr>
                <w:rFonts w:cs="Arial"/>
                <w:bCs/>
                <w:iCs/>
                <w:szCs w:val="18"/>
              </w:rPr>
              <w:t>Yes</w:t>
            </w:r>
          </w:p>
        </w:tc>
        <w:tc>
          <w:tcPr>
            <w:tcW w:w="708" w:type="dxa"/>
          </w:tcPr>
          <w:p w14:paraId="6C950041" w14:textId="77777777" w:rsidR="002B68F6" w:rsidRPr="006A51C3" w:rsidRDefault="002B68F6" w:rsidP="00DC555C">
            <w:pPr>
              <w:pStyle w:val="TAL"/>
              <w:jc w:val="center"/>
            </w:pPr>
            <w:r w:rsidRPr="006A51C3">
              <w:t>No</w:t>
            </w:r>
          </w:p>
        </w:tc>
      </w:tr>
      <w:tr w:rsidR="002B68F6" w:rsidRPr="006A51C3" w14:paraId="743B33D4" w14:textId="77777777" w:rsidTr="00DC555C">
        <w:trPr>
          <w:cantSplit/>
        </w:trPr>
        <w:tc>
          <w:tcPr>
            <w:tcW w:w="7087" w:type="dxa"/>
          </w:tcPr>
          <w:p w14:paraId="14574E3A" w14:textId="77777777" w:rsidR="002B68F6" w:rsidRPr="006A51C3" w:rsidRDefault="002B68F6" w:rsidP="00DC555C">
            <w:pPr>
              <w:pStyle w:val="TAL"/>
              <w:rPr>
                <w:rFonts w:cs="Arial"/>
                <w:b/>
                <w:bCs/>
                <w:i/>
                <w:iCs/>
                <w:szCs w:val="18"/>
              </w:rPr>
            </w:pPr>
            <w:proofErr w:type="spellStart"/>
            <w:r w:rsidRPr="006A51C3">
              <w:rPr>
                <w:rFonts w:cs="Arial"/>
                <w:b/>
                <w:bCs/>
                <w:i/>
                <w:iCs/>
                <w:szCs w:val="18"/>
              </w:rPr>
              <w:t>shortDRX</w:t>
            </w:r>
            <w:proofErr w:type="spellEnd"/>
            <w:r w:rsidRPr="006A51C3">
              <w:rPr>
                <w:rFonts w:cs="Arial"/>
                <w:b/>
                <w:bCs/>
                <w:i/>
                <w:iCs/>
                <w:szCs w:val="18"/>
              </w:rPr>
              <w:t>-Cycle</w:t>
            </w:r>
          </w:p>
          <w:p w14:paraId="7460CC27" w14:textId="77777777" w:rsidR="002B68F6" w:rsidRPr="006A51C3" w:rsidRDefault="002B68F6" w:rsidP="00DC555C">
            <w:pPr>
              <w:pStyle w:val="TAL"/>
              <w:rPr>
                <w:rFonts w:cs="Arial"/>
                <w:b/>
                <w:bCs/>
                <w:i/>
                <w:iCs/>
                <w:szCs w:val="18"/>
              </w:rPr>
            </w:pPr>
            <w:r w:rsidRPr="006A51C3">
              <w:t>Indicates whether UE supports short DRX cycle as specified in TS 38.321 [8].</w:t>
            </w:r>
          </w:p>
        </w:tc>
        <w:tc>
          <w:tcPr>
            <w:tcW w:w="568" w:type="dxa"/>
          </w:tcPr>
          <w:p w14:paraId="4084E024" w14:textId="77777777" w:rsidR="002B68F6" w:rsidRPr="006A51C3" w:rsidRDefault="002B68F6" w:rsidP="00DC555C">
            <w:pPr>
              <w:pStyle w:val="TAL"/>
              <w:jc w:val="center"/>
              <w:rPr>
                <w:rFonts w:cs="Arial"/>
                <w:bCs/>
                <w:iCs/>
                <w:szCs w:val="18"/>
              </w:rPr>
            </w:pPr>
            <w:r w:rsidRPr="006A51C3">
              <w:rPr>
                <w:rFonts w:cs="Arial"/>
                <w:bCs/>
                <w:iCs/>
                <w:szCs w:val="18"/>
              </w:rPr>
              <w:t>UE</w:t>
            </w:r>
          </w:p>
        </w:tc>
        <w:tc>
          <w:tcPr>
            <w:tcW w:w="567" w:type="dxa"/>
          </w:tcPr>
          <w:p w14:paraId="4497952D" w14:textId="77777777" w:rsidR="002B68F6" w:rsidRPr="006A51C3" w:rsidRDefault="002B68F6" w:rsidP="00DC555C">
            <w:pPr>
              <w:pStyle w:val="TAL"/>
              <w:jc w:val="center"/>
              <w:rPr>
                <w:rFonts w:cs="Arial"/>
                <w:bCs/>
                <w:iCs/>
                <w:szCs w:val="18"/>
              </w:rPr>
            </w:pPr>
            <w:r w:rsidRPr="006A51C3">
              <w:rPr>
                <w:rFonts w:cs="Arial"/>
                <w:bCs/>
                <w:iCs/>
                <w:szCs w:val="18"/>
              </w:rPr>
              <w:t>Yes</w:t>
            </w:r>
          </w:p>
        </w:tc>
        <w:tc>
          <w:tcPr>
            <w:tcW w:w="709" w:type="dxa"/>
          </w:tcPr>
          <w:p w14:paraId="0642BFDC" w14:textId="77777777" w:rsidR="002B68F6" w:rsidRPr="006A51C3" w:rsidRDefault="002B68F6" w:rsidP="00DC555C">
            <w:pPr>
              <w:pStyle w:val="TAL"/>
              <w:jc w:val="center"/>
              <w:rPr>
                <w:rFonts w:cs="Arial"/>
                <w:bCs/>
                <w:iCs/>
                <w:szCs w:val="18"/>
              </w:rPr>
            </w:pPr>
            <w:r w:rsidRPr="006A51C3">
              <w:rPr>
                <w:rFonts w:cs="Arial"/>
                <w:bCs/>
                <w:iCs/>
                <w:szCs w:val="18"/>
              </w:rPr>
              <w:t>Yes</w:t>
            </w:r>
          </w:p>
        </w:tc>
        <w:tc>
          <w:tcPr>
            <w:tcW w:w="708" w:type="dxa"/>
          </w:tcPr>
          <w:p w14:paraId="49C70C99" w14:textId="77777777" w:rsidR="002B68F6" w:rsidRPr="006A51C3" w:rsidRDefault="002B68F6" w:rsidP="00DC555C">
            <w:pPr>
              <w:pStyle w:val="TAL"/>
              <w:jc w:val="center"/>
              <w:rPr>
                <w:rFonts w:cs="Arial"/>
                <w:bCs/>
                <w:iCs/>
                <w:szCs w:val="18"/>
              </w:rPr>
            </w:pPr>
            <w:r w:rsidRPr="006A51C3">
              <w:t>No</w:t>
            </w:r>
          </w:p>
        </w:tc>
      </w:tr>
      <w:tr w:rsidR="002B68F6" w:rsidRPr="006A51C3" w14:paraId="23879A55" w14:textId="77777777" w:rsidTr="00DC555C">
        <w:trPr>
          <w:cantSplit/>
        </w:trPr>
        <w:tc>
          <w:tcPr>
            <w:tcW w:w="7087" w:type="dxa"/>
          </w:tcPr>
          <w:p w14:paraId="1E403B96" w14:textId="77777777" w:rsidR="002B68F6" w:rsidRPr="006A51C3" w:rsidRDefault="002B68F6" w:rsidP="00DC555C">
            <w:pPr>
              <w:pStyle w:val="TAL"/>
              <w:rPr>
                <w:b/>
                <w:i/>
              </w:rPr>
            </w:pPr>
            <w:r w:rsidRPr="006A51C3">
              <w:rPr>
                <w:b/>
                <w:i/>
              </w:rPr>
              <w:t>simultaneousSR-PUSCH-DiffPUCCH-groups-r17</w:t>
            </w:r>
          </w:p>
          <w:p w14:paraId="213AAECE" w14:textId="77777777" w:rsidR="002B68F6" w:rsidRPr="006A51C3" w:rsidRDefault="002B68F6" w:rsidP="00DC555C">
            <w:pPr>
              <w:pStyle w:val="TAL"/>
              <w:rPr>
                <w:rFonts w:cs="Arial"/>
                <w:b/>
                <w:bCs/>
                <w:i/>
                <w:iCs/>
                <w:szCs w:val="18"/>
              </w:rPr>
            </w:pPr>
            <w:r w:rsidRPr="006A51C3">
              <w:t>Indicates whether the UE supports simultaneous transmission of SR and PUSCH in different PUCCH groups as specified in TS 38.321 [8].</w:t>
            </w:r>
          </w:p>
        </w:tc>
        <w:tc>
          <w:tcPr>
            <w:tcW w:w="568" w:type="dxa"/>
          </w:tcPr>
          <w:p w14:paraId="6350C8FC" w14:textId="77777777" w:rsidR="002B68F6" w:rsidRPr="006A51C3" w:rsidRDefault="002B68F6" w:rsidP="00DC555C">
            <w:pPr>
              <w:pStyle w:val="TAL"/>
              <w:jc w:val="center"/>
              <w:rPr>
                <w:rFonts w:cs="Arial"/>
                <w:bCs/>
                <w:iCs/>
                <w:szCs w:val="18"/>
              </w:rPr>
            </w:pPr>
            <w:r w:rsidRPr="006A51C3">
              <w:rPr>
                <w:rFonts w:cs="Arial"/>
                <w:bCs/>
                <w:iCs/>
                <w:szCs w:val="18"/>
              </w:rPr>
              <w:t>UE</w:t>
            </w:r>
          </w:p>
        </w:tc>
        <w:tc>
          <w:tcPr>
            <w:tcW w:w="567" w:type="dxa"/>
          </w:tcPr>
          <w:p w14:paraId="2D3B5592"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9" w:type="dxa"/>
          </w:tcPr>
          <w:p w14:paraId="584E9CB3"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8" w:type="dxa"/>
          </w:tcPr>
          <w:p w14:paraId="5ADE76FC" w14:textId="77777777" w:rsidR="002B68F6" w:rsidRPr="006A51C3" w:rsidRDefault="002B68F6" w:rsidP="00DC555C">
            <w:pPr>
              <w:pStyle w:val="TAL"/>
              <w:jc w:val="center"/>
            </w:pPr>
            <w:r w:rsidRPr="006A51C3">
              <w:t>No</w:t>
            </w:r>
          </w:p>
        </w:tc>
      </w:tr>
      <w:tr w:rsidR="002B68F6" w:rsidRPr="006A51C3" w14:paraId="37EAD2C5" w14:textId="77777777" w:rsidTr="00DC555C">
        <w:trPr>
          <w:cantSplit/>
        </w:trPr>
        <w:tc>
          <w:tcPr>
            <w:tcW w:w="7087" w:type="dxa"/>
          </w:tcPr>
          <w:p w14:paraId="2438813A" w14:textId="77777777" w:rsidR="002B68F6" w:rsidRPr="006A51C3" w:rsidRDefault="002B68F6" w:rsidP="00DC555C">
            <w:pPr>
              <w:pStyle w:val="TAL"/>
              <w:rPr>
                <w:b/>
                <w:bCs/>
                <w:i/>
                <w:iCs/>
                <w:lang w:eastAsia="ko-KR"/>
              </w:rPr>
            </w:pPr>
            <w:r w:rsidRPr="006A51C3">
              <w:rPr>
                <w:b/>
                <w:bCs/>
                <w:i/>
                <w:iCs/>
                <w:lang w:eastAsia="ko-KR"/>
              </w:rPr>
              <w:t>singlePHR-P-r16</w:t>
            </w:r>
          </w:p>
          <w:p w14:paraId="26C25973" w14:textId="77777777" w:rsidR="002B68F6" w:rsidRPr="006A51C3" w:rsidRDefault="002B68F6" w:rsidP="00DC555C">
            <w:pPr>
              <w:pStyle w:val="TAL"/>
              <w:rPr>
                <w:rFonts w:cs="Arial"/>
                <w:b/>
                <w:bCs/>
                <w:i/>
                <w:iCs/>
                <w:szCs w:val="18"/>
              </w:rPr>
            </w:pPr>
            <w:r w:rsidRPr="006A51C3">
              <w:rPr>
                <w:rFonts w:cs="Arial"/>
                <w:szCs w:val="18"/>
                <w:lang w:eastAsia="zh-CN"/>
              </w:rPr>
              <w:t xml:space="preserve">Indicates whether UE supports the P bit in single PHR MAC CE as </w:t>
            </w:r>
            <w:r w:rsidRPr="006A51C3">
              <w:t>specified in TS 38.321 [8].</w:t>
            </w:r>
          </w:p>
        </w:tc>
        <w:tc>
          <w:tcPr>
            <w:tcW w:w="568" w:type="dxa"/>
          </w:tcPr>
          <w:p w14:paraId="08EE6048" w14:textId="77777777" w:rsidR="002B68F6" w:rsidRPr="006A51C3" w:rsidRDefault="002B68F6" w:rsidP="00DC555C">
            <w:pPr>
              <w:pStyle w:val="TAL"/>
              <w:jc w:val="center"/>
              <w:rPr>
                <w:rFonts w:cs="Arial"/>
                <w:bCs/>
                <w:iCs/>
                <w:szCs w:val="18"/>
              </w:rPr>
            </w:pPr>
            <w:r w:rsidRPr="006A51C3">
              <w:t>UE</w:t>
            </w:r>
          </w:p>
        </w:tc>
        <w:tc>
          <w:tcPr>
            <w:tcW w:w="567" w:type="dxa"/>
          </w:tcPr>
          <w:p w14:paraId="3BF052EB" w14:textId="77777777" w:rsidR="002B68F6" w:rsidRPr="006A51C3" w:rsidRDefault="002B68F6" w:rsidP="00DC555C">
            <w:pPr>
              <w:pStyle w:val="TAL"/>
              <w:jc w:val="center"/>
              <w:rPr>
                <w:rFonts w:cs="Arial"/>
                <w:bCs/>
                <w:iCs/>
                <w:szCs w:val="18"/>
              </w:rPr>
            </w:pPr>
            <w:r w:rsidRPr="006A51C3">
              <w:t>No</w:t>
            </w:r>
          </w:p>
        </w:tc>
        <w:tc>
          <w:tcPr>
            <w:tcW w:w="709" w:type="dxa"/>
          </w:tcPr>
          <w:p w14:paraId="0DA9D405" w14:textId="77777777" w:rsidR="002B68F6" w:rsidRPr="006A51C3" w:rsidRDefault="002B68F6" w:rsidP="00DC555C">
            <w:pPr>
              <w:pStyle w:val="TAL"/>
              <w:jc w:val="center"/>
              <w:rPr>
                <w:rFonts w:cs="Arial"/>
                <w:bCs/>
                <w:iCs/>
                <w:szCs w:val="18"/>
              </w:rPr>
            </w:pPr>
            <w:r w:rsidRPr="006A51C3">
              <w:t>No</w:t>
            </w:r>
          </w:p>
        </w:tc>
        <w:tc>
          <w:tcPr>
            <w:tcW w:w="708" w:type="dxa"/>
          </w:tcPr>
          <w:p w14:paraId="473784B4" w14:textId="77777777" w:rsidR="002B68F6" w:rsidRPr="006A51C3" w:rsidRDefault="002B68F6" w:rsidP="00DC555C">
            <w:pPr>
              <w:pStyle w:val="TAL"/>
              <w:jc w:val="center"/>
            </w:pPr>
            <w:r w:rsidRPr="006A51C3">
              <w:t>No</w:t>
            </w:r>
          </w:p>
        </w:tc>
      </w:tr>
      <w:tr w:rsidR="002B68F6" w:rsidRPr="006A51C3" w14:paraId="1B9BC07B" w14:textId="77777777" w:rsidTr="00DC555C">
        <w:trPr>
          <w:cantSplit/>
        </w:trPr>
        <w:tc>
          <w:tcPr>
            <w:tcW w:w="7087" w:type="dxa"/>
          </w:tcPr>
          <w:p w14:paraId="46A4A030" w14:textId="77777777" w:rsidR="002B68F6" w:rsidRPr="006A51C3" w:rsidRDefault="002B68F6" w:rsidP="00DC555C">
            <w:pPr>
              <w:pStyle w:val="TAL"/>
              <w:rPr>
                <w:rFonts w:cs="Arial"/>
                <w:b/>
                <w:bCs/>
                <w:i/>
                <w:iCs/>
                <w:szCs w:val="18"/>
              </w:rPr>
            </w:pPr>
            <w:proofErr w:type="spellStart"/>
            <w:r w:rsidRPr="006A51C3">
              <w:rPr>
                <w:rFonts w:cs="Arial"/>
                <w:b/>
                <w:bCs/>
                <w:i/>
                <w:iCs/>
                <w:szCs w:val="18"/>
              </w:rPr>
              <w:t>skipUplinkTxDynamic</w:t>
            </w:r>
            <w:proofErr w:type="spellEnd"/>
          </w:p>
          <w:p w14:paraId="34A23C5C" w14:textId="77777777" w:rsidR="002B68F6" w:rsidRPr="006A51C3" w:rsidRDefault="002B68F6" w:rsidP="00DC555C">
            <w:pPr>
              <w:pStyle w:val="TAL"/>
              <w:rPr>
                <w:rFonts w:cs="Arial"/>
                <w:b/>
                <w:bCs/>
                <w:i/>
                <w:iCs/>
                <w:szCs w:val="18"/>
              </w:rPr>
            </w:pPr>
            <w:r w:rsidRPr="006A51C3">
              <w:t>Indicates whether the UE supports skipping of UL transmission for an uplink grant indicated on PDCCH if no data is available for transmission as specified in TS 38.321 [8].</w:t>
            </w:r>
          </w:p>
        </w:tc>
        <w:tc>
          <w:tcPr>
            <w:tcW w:w="568" w:type="dxa"/>
          </w:tcPr>
          <w:p w14:paraId="4EF276FA" w14:textId="77777777" w:rsidR="002B68F6" w:rsidRPr="006A51C3" w:rsidRDefault="002B68F6" w:rsidP="00DC555C">
            <w:pPr>
              <w:pStyle w:val="TAL"/>
              <w:jc w:val="center"/>
              <w:rPr>
                <w:rFonts w:cs="Arial"/>
                <w:bCs/>
                <w:iCs/>
                <w:szCs w:val="18"/>
              </w:rPr>
            </w:pPr>
            <w:r w:rsidRPr="006A51C3">
              <w:rPr>
                <w:rFonts w:cs="Arial"/>
                <w:bCs/>
                <w:iCs/>
                <w:szCs w:val="18"/>
              </w:rPr>
              <w:t>UE</w:t>
            </w:r>
          </w:p>
        </w:tc>
        <w:tc>
          <w:tcPr>
            <w:tcW w:w="567" w:type="dxa"/>
          </w:tcPr>
          <w:p w14:paraId="46CB41B1" w14:textId="77777777" w:rsidR="002B68F6" w:rsidRPr="006A51C3" w:rsidRDefault="002B68F6" w:rsidP="00DC555C">
            <w:pPr>
              <w:pStyle w:val="TAL"/>
              <w:jc w:val="center"/>
              <w:rPr>
                <w:rFonts w:cs="Arial"/>
                <w:bCs/>
                <w:iCs/>
                <w:szCs w:val="18"/>
              </w:rPr>
            </w:pPr>
            <w:r w:rsidRPr="006A51C3">
              <w:rPr>
                <w:rFonts w:cs="Arial"/>
                <w:bCs/>
                <w:iCs/>
                <w:szCs w:val="18"/>
              </w:rPr>
              <w:t>No</w:t>
            </w:r>
          </w:p>
        </w:tc>
        <w:tc>
          <w:tcPr>
            <w:tcW w:w="709" w:type="dxa"/>
          </w:tcPr>
          <w:p w14:paraId="7EA3FA37" w14:textId="77777777" w:rsidR="002B68F6" w:rsidRPr="006A51C3" w:rsidRDefault="002B68F6" w:rsidP="00DC555C">
            <w:pPr>
              <w:pStyle w:val="TAL"/>
              <w:jc w:val="center"/>
              <w:rPr>
                <w:rFonts w:cs="Arial"/>
                <w:bCs/>
                <w:iCs/>
                <w:szCs w:val="18"/>
              </w:rPr>
            </w:pPr>
            <w:r w:rsidRPr="006A51C3">
              <w:rPr>
                <w:rFonts w:cs="Arial"/>
                <w:bCs/>
                <w:iCs/>
                <w:szCs w:val="18"/>
              </w:rPr>
              <w:t>Yes</w:t>
            </w:r>
          </w:p>
        </w:tc>
        <w:tc>
          <w:tcPr>
            <w:tcW w:w="708" w:type="dxa"/>
          </w:tcPr>
          <w:p w14:paraId="73C304CA" w14:textId="77777777" w:rsidR="002B68F6" w:rsidRPr="006A51C3" w:rsidRDefault="002B68F6" w:rsidP="00DC555C">
            <w:pPr>
              <w:pStyle w:val="TAL"/>
              <w:jc w:val="center"/>
              <w:rPr>
                <w:rFonts w:cs="Arial"/>
                <w:bCs/>
                <w:iCs/>
                <w:szCs w:val="18"/>
              </w:rPr>
            </w:pPr>
            <w:r w:rsidRPr="006A51C3">
              <w:t>No</w:t>
            </w:r>
          </w:p>
        </w:tc>
      </w:tr>
      <w:tr w:rsidR="002B68F6" w:rsidRPr="006A51C3" w14:paraId="10EC83F2" w14:textId="77777777" w:rsidTr="00DC555C">
        <w:trPr>
          <w:cantSplit/>
        </w:trPr>
        <w:tc>
          <w:tcPr>
            <w:tcW w:w="7087" w:type="dxa"/>
          </w:tcPr>
          <w:p w14:paraId="4133F557" w14:textId="77777777" w:rsidR="002B68F6" w:rsidRPr="006A51C3" w:rsidRDefault="002B68F6" w:rsidP="00DC555C">
            <w:pPr>
              <w:pStyle w:val="TAL"/>
              <w:rPr>
                <w:b/>
                <w:i/>
              </w:rPr>
            </w:pPr>
            <w:r w:rsidRPr="006A51C3">
              <w:rPr>
                <w:b/>
                <w:i/>
              </w:rPr>
              <w:t>spCell-BFR-CBRA-r16</w:t>
            </w:r>
          </w:p>
          <w:p w14:paraId="0157EF77" w14:textId="77777777" w:rsidR="002B68F6" w:rsidRPr="006A51C3" w:rsidRDefault="002B68F6" w:rsidP="00DC555C">
            <w:pPr>
              <w:pStyle w:val="TAL"/>
              <w:rPr>
                <w:rFonts w:cs="Arial"/>
                <w:b/>
                <w:bCs/>
                <w:i/>
                <w:iCs/>
                <w:szCs w:val="18"/>
              </w:rPr>
            </w:pPr>
            <w:r w:rsidRPr="006A51C3">
              <w:rPr>
                <w:rFonts w:eastAsia="Malgun Gothic"/>
              </w:rPr>
              <w:t xml:space="preserve">Indicates whether the UE supports sending BFR MAC CE for </w:t>
            </w:r>
            <w:proofErr w:type="spellStart"/>
            <w:r w:rsidRPr="006A51C3">
              <w:rPr>
                <w:rFonts w:eastAsia="Malgun Gothic"/>
              </w:rPr>
              <w:t>SpCell</w:t>
            </w:r>
            <w:proofErr w:type="spellEnd"/>
            <w:r w:rsidRPr="006A51C3">
              <w:rPr>
                <w:rFonts w:eastAsia="Malgun Gothic"/>
              </w:rPr>
              <w:t xml:space="preserve"> BFR as specified in TS 38.321 [8].</w:t>
            </w:r>
          </w:p>
        </w:tc>
        <w:tc>
          <w:tcPr>
            <w:tcW w:w="568" w:type="dxa"/>
          </w:tcPr>
          <w:p w14:paraId="258A4814" w14:textId="77777777" w:rsidR="002B68F6" w:rsidRPr="006A51C3" w:rsidRDefault="002B68F6" w:rsidP="00DC555C">
            <w:pPr>
              <w:pStyle w:val="TAL"/>
              <w:jc w:val="center"/>
              <w:rPr>
                <w:rFonts w:cs="Arial"/>
                <w:bCs/>
                <w:iCs/>
                <w:szCs w:val="18"/>
              </w:rPr>
            </w:pPr>
            <w:r w:rsidRPr="006A51C3">
              <w:rPr>
                <w:rFonts w:cs="Arial"/>
                <w:szCs w:val="18"/>
              </w:rPr>
              <w:t>UE</w:t>
            </w:r>
          </w:p>
        </w:tc>
        <w:tc>
          <w:tcPr>
            <w:tcW w:w="567" w:type="dxa"/>
          </w:tcPr>
          <w:p w14:paraId="44FBE24F" w14:textId="77777777" w:rsidR="002B68F6" w:rsidRPr="006A51C3" w:rsidRDefault="002B68F6" w:rsidP="00DC555C">
            <w:pPr>
              <w:pStyle w:val="TAL"/>
              <w:jc w:val="center"/>
              <w:rPr>
                <w:rFonts w:cs="Arial"/>
                <w:bCs/>
                <w:iCs/>
                <w:szCs w:val="18"/>
              </w:rPr>
            </w:pPr>
            <w:r w:rsidRPr="006A51C3">
              <w:rPr>
                <w:rFonts w:cs="Arial"/>
                <w:szCs w:val="18"/>
              </w:rPr>
              <w:t>No</w:t>
            </w:r>
          </w:p>
        </w:tc>
        <w:tc>
          <w:tcPr>
            <w:tcW w:w="709" w:type="dxa"/>
          </w:tcPr>
          <w:p w14:paraId="0E25DB23" w14:textId="77777777" w:rsidR="002B68F6" w:rsidRPr="006A51C3" w:rsidRDefault="002B68F6" w:rsidP="00DC555C">
            <w:pPr>
              <w:pStyle w:val="TAL"/>
              <w:jc w:val="center"/>
              <w:rPr>
                <w:rFonts w:cs="Arial"/>
                <w:bCs/>
                <w:iCs/>
                <w:szCs w:val="18"/>
              </w:rPr>
            </w:pPr>
            <w:r w:rsidRPr="006A51C3">
              <w:rPr>
                <w:rFonts w:cs="Arial"/>
                <w:szCs w:val="18"/>
              </w:rPr>
              <w:t>No</w:t>
            </w:r>
          </w:p>
        </w:tc>
        <w:tc>
          <w:tcPr>
            <w:tcW w:w="708" w:type="dxa"/>
          </w:tcPr>
          <w:p w14:paraId="5D549532" w14:textId="77777777" w:rsidR="002B68F6" w:rsidRPr="006A51C3" w:rsidRDefault="002B68F6" w:rsidP="00DC555C">
            <w:pPr>
              <w:pStyle w:val="TAL"/>
              <w:jc w:val="center"/>
            </w:pPr>
            <w:r w:rsidRPr="006A51C3">
              <w:rPr>
                <w:rFonts w:cs="Arial"/>
                <w:szCs w:val="18"/>
              </w:rPr>
              <w:t>No</w:t>
            </w:r>
          </w:p>
        </w:tc>
      </w:tr>
      <w:tr w:rsidR="002B68F6" w:rsidRPr="006A51C3" w14:paraId="2F1E0856" w14:textId="77777777" w:rsidTr="00DC555C">
        <w:trPr>
          <w:cantSplit/>
        </w:trPr>
        <w:tc>
          <w:tcPr>
            <w:tcW w:w="7087" w:type="dxa"/>
          </w:tcPr>
          <w:p w14:paraId="5C8E9A27" w14:textId="77777777" w:rsidR="002B68F6" w:rsidRPr="006A51C3" w:rsidRDefault="002B68F6" w:rsidP="00DC555C">
            <w:pPr>
              <w:pStyle w:val="TAL"/>
              <w:rPr>
                <w:b/>
                <w:i/>
              </w:rPr>
            </w:pPr>
            <w:r w:rsidRPr="006A51C3">
              <w:rPr>
                <w:b/>
                <w:i/>
              </w:rPr>
              <w:t>srs-ResourceId-Ext-r16</w:t>
            </w:r>
          </w:p>
          <w:p w14:paraId="65BCAFB2" w14:textId="77777777" w:rsidR="002B68F6" w:rsidRPr="006A51C3" w:rsidRDefault="002B68F6" w:rsidP="00DC555C">
            <w:pPr>
              <w:pStyle w:val="TAL"/>
              <w:rPr>
                <w:bCs/>
                <w:iCs/>
              </w:rPr>
            </w:pPr>
            <w:r w:rsidRPr="006A51C3">
              <w:rPr>
                <w:bCs/>
                <w:iCs/>
              </w:rPr>
              <w:t>Indicates whether the UE supports the extended 6-bit (Positioning) SRS resource ID in SP Positioning SRS Activation/Deactivation MAC CE, as specified in TS 38.321 [8].</w:t>
            </w:r>
          </w:p>
        </w:tc>
        <w:tc>
          <w:tcPr>
            <w:tcW w:w="568" w:type="dxa"/>
          </w:tcPr>
          <w:p w14:paraId="12AD1E3A" w14:textId="77777777" w:rsidR="002B68F6" w:rsidRPr="006A51C3" w:rsidRDefault="002B68F6" w:rsidP="00DC555C">
            <w:pPr>
              <w:pStyle w:val="TAL"/>
              <w:jc w:val="center"/>
              <w:rPr>
                <w:rFonts w:cs="Arial"/>
                <w:szCs w:val="18"/>
              </w:rPr>
            </w:pPr>
            <w:r w:rsidRPr="006A51C3">
              <w:rPr>
                <w:bCs/>
                <w:lang w:eastAsia="zh-CN"/>
              </w:rPr>
              <w:t>UE</w:t>
            </w:r>
          </w:p>
        </w:tc>
        <w:tc>
          <w:tcPr>
            <w:tcW w:w="567" w:type="dxa"/>
          </w:tcPr>
          <w:p w14:paraId="166D5364" w14:textId="77777777" w:rsidR="002B68F6" w:rsidRPr="006A51C3" w:rsidRDefault="002B68F6" w:rsidP="00DC555C">
            <w:pPr>
              <w:pStyle w:val="TAL"/>
              <w:jc w:val="center"/>
              <w:rPr>
                <w:rFonts w:cs="Arial"/>
                <w:szCs w:val="18"/>
              </w:rPr>
            </w:pPr>
            <w:r w:rsidRPr="006A51C3">
              <w:rPr>
                <w:szCs w:val="18"/>
              </w:rPr>
              <w:t>No</w:t>
            </w:r>
          </w:p>
        </w:tc>
        <w:tc>
          <w:tcPr>
            <w:tcW w:w="709" w:type="dxa"/>
          </w:tcPr>
          <w:p w14:paraId="7B24DF44" w14:textId="77777777" w:rsidR="002B68F6" w:rsidRPr="006A51C3" w:rsidRDefault="002B68F6" w:rsidP="00DC555C">
            <w:pPr>
              <w:pStyle w:val="TAL"/>
              <w:jc w:val="center"/>
              <w:rPr>
                <w:rFonts w:cs="Arial"/>
                <w:szCs w:val="18"/>
              </w:rPr>
            </w:pPr>
            <w:r w:rsidRPr="006A51C3">
              <w:rPr>
                <w:szCs w:val="18"/>
              </w:rPr>
              <w:t>No</w:t>
            </w:r>
          </w:p>
        </w:tc>
        <w:tc>
          <w:tcPr>
            <w:tcW w:w="708" w:type="dxa"/>
          </w:tcPr>
          <w:p w14:paraId="50963FE5" w14:textId="77777777" w:rsidR="002B68F6" w:rsidRPr="006A51C3" w:rsidRDefault="002B68F6" w:rsidP="00DC555C">
            <w:pPr>
              <w:pStyle w:val="TAL"/>
              <w:jc w:val="center"/>
              <w:rPr>
                <w:rFonts w:cs="Arial"/>
                <w:szCs w:val="18"/>
              </w:rPr>
            </w:pPr>
            <w:r w:rsidRPr="006A51C3">
              <w:rPr>
                <w:szCs w:val="18"/>
              </w:rPr>
              <w:t>No</w:t>
            </w:r>
          </w:p>
        </w:tc>
      </w:tr>
      <w:tr w:rsidR="002B68F6" w:rsidRPr="006A51C3" w14:paraId="011475E9" w14:textId="77777777" w:rsidTr="00DC555C">
        <w:trPr>
          <w:cantSplit/>
        </w:trPr>
        <w:tc>
          <w:tcPr>
            <w:tcW w:w="7087" w:type="dxa"/>
          </w:tcPr>
          <w:p w14:paraId="2E32A469" w14:textId="77777777" w:rsidR="002B68F6" w:rsidRPr="006A51C3" w:rsidRDefault="002B68F6" w:rsidP="00DC555C">
            <w:pPr>
              <w:pStyle w:val="TAL"/>
              <w:rPr>
                <w:b/>
                <w:i/>
              </w:rPr>
            </w:pPr>
            <w:r w:rsidRPr="006A51C3">
              <w:rPr>
                <w:b/>
                <w:i/>
              </w:rPr>
              <w:t>sr-TriggeredBy-TA-Report-r17</w:t>
            </w:r>
          </w:p>
          <w:p w14:paraId="67DA0976" w14:textId="77777777" w:rsidR="002B68F6" w:rsidRPr="006A51C3" w:rsidRDefault="002B68F6" w:rsidP="00DC555C">
            <w:pPr>
              <w:pStyle w:val="TAL"/>
              <w:rPr>
                <w:b/>
                <w:i/>
              </w:rPr>
            </w:pPr>
            <w:r w:rsidRPr="006A51C3">
              <w:rPr>
                <w:bCs/>
                <w:iCs/>
              </w:rPr>
              <w:t>Indicates whether the UE supports triggering of SR when a TA report is triggered and there are no available UL-SCH resources.</w:t>
            </w:r>
            <w:r w:rsidRPr="006A51C3">
              <w:t xml:space="preserve"> </w:t>
            </w:r>
            <w:r w:rsidRPr="006A51C3">
              <w:rPr>
                <w:bCs/>
                <w:iCs/>
              </w:rPr>
              <w:t xml:space="preserve">A UE supporting this feature shall also indicate the support of </w:t>
            </w:r>
            <w:r w:rsidRPr="006A51C3">
              <w:rPr>
                <w:bCs/>
                <w:i/>
              </w:rPr>
              <w:t>nonTerrestrialNetwork-r17</w:t>
            </w:r>
            <w:r w:rsidRPr="006A51C3">
              <w:rPr>
                <w:bCs/>
                <w:iCs/>
              </w:rPr>
              <w:t>.</w:t>
            </w:r>
          </w:p>
        </w:tc>
        <w:tc>
          <w:tcPr>
            <w:tcW w:w="568" w:type="dxa"/>
          </w:tcPr>
          <w:p w14:paraId="32A9F259" w14:textId="77777777" w:rsidR="002B68F6" w:rsidRPr="006A51C3" w:rsidRDefault="002B68F6" w:rsidP="00DC555C">
            <w:pPr>
              <w:pStyle w:val="TAL"/>
              <w:jc w:val="center"/>
              <w:rPr>
                <w:bCs/>
                <w:lang w:eastAsia="zh-CN"/>
              </w:rPr>
            </w:pPr>
            <w:r w:rsidRPr="006A51C3">
              <w:rPr>
                <w:bCs/>
                <w:lang w:eastAsia="zh-CN"/>
              </w:rPr>
              <w:t>UE</w:t>
            </w:r>
          </w:p>
        </w:tc>
        <w:tc>
          <w:tcPr>
            <w:tcW w:w="567" w:type="dxa"/>
          </w:tcPr>
          <w:p w14:paraId="3CC30B30" w14:textId="77777777" w:rsidR="002B68F6" w:rsidRPr="006A51C3" w:rsidRDefault="002B68F6" w:rsidP="00DC555C">
            <w:pPr>
              <w:pStyle w:val="TAL"/>
              <w:jc w:val="center"/>
              <w:rPr>
                <w:szCs w:val="18"/>
              </w:rPr>
            </w:pPr>
            <w:r w:rsidRPr="006A51C3">
              <w:rPr>
                <w:szCs w:val="18"/>
              </w:rPr>
              <w:t>No</w:t>
            </w:r>
          </w:p>
        </w:tc>
        <w:tc>
          <w:tcPr>
            <w:tcW w:w="709" w:type="dxa"/>
          </w:tcPr>
          <w:p w14:paraId="2190F586" w14:textId="77777777" w:rsidR="002B68F6" w:rsidRPr="006A51C3" w:rsidRDefault="002B68F6" w:rsidP="00DC555C">
            <w:pPr>
              <w:pStyle w:val="TAL"/>
              <w:jc w:val="center"/>
              <w:rPr>
                <w:szCs w:val="18"/>
              </w:rPr>
            </w:pPr>
            <w:r w:rsidRPr="006A51C3">
              <w:rPr>
                <w:szCs w:val="18"/>
              </w:rPr>
              <w:t>No</w:t>
            </w:r>
          </w:p>
        </w:tc>
        <w:tc>
          <w:tcPr>
            <w:tcW w:w="708" w:type="dxa"/>
          </w:tcPr>
          <w:p w14:paraId="5127DB4A" w14:textId="77777777" w:rsidR="002B68F6" w:rsidRPr="006A51C3" w:rsidRDefault="002B68F6" w:rsidP="00DC555C">
            <w:pPr>
              <w:pStyle w:val="TAL"/>
              <w:jc w:val="center"/>
              <w:rPr>
                <w:szCs w:val="18"/>
              </w:rPr>
            </w:pPr>
            <w:r w:rsidRPr="006A51C3">
              <w:rPr>
                <w:szCs w:val="18"/>
              </w:rPr>
              <w:t>No</w:t>
            </w:r>
          </w:p>
        </w:tc>
      </w:tr>
      <w:tr w:rsidR="002B68F6" w:rsidRPr="006A51C3" w14:paraId="139A8CE6" w14:textId="77777777" w:rsidTr="00DC555C">
        <w:trPr>
          <w:cantSplit/>
        </w:trPr>
        <w:tc>
          <w:tcPr>
            <w:tcW w:w="7087" w:type="dxa"/>
          </w:tcPr>
          <w:p w14:paraId="08FC1ED3" w14:textId="77777777" w:rsidR="002B68F6" w:rsidRPr="006A51C3" w:rsidRDefault="002B68F6" w:rsidP="00DC555C">
            <w:pPr>
              <w:pStyle w:val="TAL"/>
              <w:rPr>
                <w:b/>
                <w:bCs/>
                <w:i/>
                <w:iCs/>
              </w:rPr>
            </w:pPr>
            <w:r w:rsidRPr="006A51C3">
              <w:rPr>
                <w:b/>
                <w:bCs/>
                <w:i/>
                <w:iCs/>
              </w:rPr>
              <w:t>sr-TriggeredByTA-ReportATG-r18</w:t>
            </w:r>
          </w:p>
          <w:p w14:paraId="4B373A74" w14:textId="77777777" w:rsidR="002B68F6" w:rsidRPr="006A51C3" w:rsidRDefault="002B68F6" w:rsidP="00DC555C">
            <w:pPr>
              <w:pStyle w:val="TAL"/>
              <w:rPr>
                <w:b/>
                <w:i/>
              </w:rPr>
            </w:pPr>
            <w:r w:rsidRPr="006A51C3">
              <w:rPr>
                <w:bCs/>
                <w:iCs/>
              </w:rPr>
              <w:t>Indicates whether the UE supports triggering of SR when a TA report is triggered and there are no available UL-SCH resources.</w:t>
            </w:r>
            <w:r w:rsidRPr="006A51C3">
              <w:t xml:space="preserve"> </w:t>
            </w:r>
            <w:r w:rsidRPr="006A51C3">
              <w:rPr>
                <w:bCs/>
                <w:iCs/>
              </w:rPr>
              <w:t xml:space="preserve">A UE supporting this feature shall also indicate the support of </w:t>
            </w:r>
            <w:r w:rsidRPr="006A51C3">
              <w:rPr>
                <w:bCs/>
                <w:i/>
              </w:rPr>
              <w:t>uplinkTA-ReportingATG-r18</w:t>
            </w:r>
            <w:r w:rsidRPr="006A51C3">
              <w:rPr>
                <w:bCs/>
                <w:iCs/>
              </w:rPr>
              <w:t>.</w:t>
            </w:r>
          </w:p>
        </w:tc>
        <w:tc>
          <w:tcPr>
            <w:tcW w:w="568" w:type="dxa"/>
          </w:tcPr>
          <w:p w14:paraId="20CA4328" w14:textId="77777777" w:rsidR="002B68F6" w:rsidRPr="006A51C3" w:rsidRDefault="002B68F6" w:rsidP="00DC555C">
            <w:pPr>
              <w:pStyle w:val="TAL"/>
              <w:jc w:val="center"/>
              <w:rPr>
                <w:bCs/>
                <w:lang w:eastAsia="zh-CN"/>
              </w:rPr>
            </w:pPr>
            <w:r w:rsidRPr="006A51C3">
              <w:rPr>
                <w:bCs/>
                <w:lang w:eastAsia="zh-CN"/>
              </w:rPr>
              <w:t>UE</w:t>
            </w:r>
          </w:p>
        </w:tc>
        <w:tc>
          <w:tcPr>
            <w:tcW w:w="567" w:type="dxa"/>
          </w:tcPr>
          <w:p w14:paraId="0A7F0A96" w14:textId="77777777" w:rsidR="002B68F6" w:rsidRPr="006A51C3" w:rsidRDefault="002B68F6" w:rsidP="00DC555C">
            <w:pPr>
              <w:pStyle w:val="TAL"/>
              <w:jc w:val="center"/>
              <w:rPr>
                <w:szCs w:val="18"/>
              </w:rPr>
            </w:pPr>
            <w:r w:rsidRPr="006A51C3">
              <w:rPr>
                <w:szCs w:val="18"/>
              </w:rPr>
              <w:t>No</w:t>
            </w:r>
          </w:p>
        </w:tc>
        <w:tc>
          <w:tcPr>
            <w:tcW w:w="709" w:type="dxa"/>
          </w:tcPr>
          <w:p w14:paraId="46C5C0AF" w14:textId="77777777" w:rsidR="002B68F6" w:rsidRPr="006A51C3" w:rsidRDefault="002B68F6" w:rsidP="00DC555C">
            <w:pPr>
              <w:pStyle w:val="TAL"/>
              <w:jc w:val="center"/>
              <w:rPr>
                <w:szCs w:val="18"/>
              </w:rPr>
            </w:pPr>
            <w:r w:rsidRPr="006A51C3">
              <w:rPr>
                <w:szCs w:val="18"/>
              </w:rPr>
              <w:t>No</w:t>
            </w:r>
          </w:p>
        </w:tc>
        <w:tc>
          <w:tcPr>
            <w:tcW w:w="708" w:type="dxa"/>
          </w:tcPr>
          <w:p w14:paraId="2B7DC926" w14:textId="77777777" w:rsidR="002B68F6" w:rsidRPr="006A51C3" w:rsidRDefault="002B68F6" w:rsidP="00DC555C">
            <w:pPr>
              <w:pStyle w:val="TAL"/>
              <w:jc w:val="center"/>
              <w:rPr>
                <w:szCs w:val="18"/>
              </w:rPr>
            </w:pPr>
            <w:r w:rsidRPr="006A51C3">
              <w:rPr>
                <w:szCs w:val="18"/>
              </w:rPr>
              <w:t>FR1 only</w:t>
            </w:r>
          </w:p>
        </w:tc>
      </w:tr>
      <w:tr w:rsidR="002B68F6" w:rsidRPr="006A51C3" w14:paraId="3EB12FC9" w14:textId="77777777" w:rsidTr="00DC555C">
        <w:trPr>
          <w:cantSplit/>
        </w:trPr>
        <w:tc>
          <w:tcPr>
            <w:tcW w:w="7087" w:type="dxa"/>
          </w:tcPr>
          <w:p w14:paraId="2B1C2215" w14:textId="77777777" w:rsidR="002B68F6" w:rsidRPr="006A51C3" w:rsidRDefault="002B68F6" w:rsidP="00DC555C">
            <w:pPr>
              <w:pStyle w:val="TAL"/>
              <w:rPr>
                <w:b/>
                <w:iCs/>
              </w:rPr>
            </w:pPr>
            <w:r w:rsidRPr="006A51C3">
              <w:rPr>
                <w:b/>
                <w:i/>
              </w:rPr>
              <w:t>survivalTime-r17</w:t>
            </w:r>
          </w:p>
          <w:p w14:paraId="715440E4" w14:textId="77777777" w:rsidR="002B68F6" w:rsidRPr="006A51C3" w:rsidRDefault="002B68F6" w:rsidP="00DC555C">
            <w:pPr>
              <w:pStyle w:val="TAL"/>
              <w:rPr>
                <w:b/>
                <w:i/>
              </w:rPr>
            </w:pPr>
            <w:r w:rsidRPr="006A51C3">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6A51C3">
              <w:rPr>
                <w:bCs/>
                <w:i/>
              </w:rPr>
              <w:t>pdcp</w:t>
            </w:r>
            <w:proofErr w:type="spellEnd"/>
            <w:r w:rsidRPr="006A51C3">
              <w:rPr>
                <w:bCs/>
                <w:i/>
              </w:rPr>
              <w:t>-</w:t>
            </w:r>
            <w:proofErr w:type="spellStart"/>
            <w:r w:rsidRPr="006A51C3">
              <w:rPr>
                <w:bCs/>
                <w:i/>
              </w:rPr>
              <w:t>DuplicationMCG</w:t>
            </w:r>
            <w:proofErr w:type="spellEnd"/>
            <w:r w:rsidRPr="006A51C3">
              <w:rPr>
                <w:bCs/>
                <w:i/>
              </w:rPr>
              <w:t>-</w:t>
            </w:r>
            <w:proofErr w:type="spellStart"/>
            <w:r w:rsidRPr="006A51C3">
              <w:rPr>
                <w:bCs/>
                <w:i/>
              </w:rPr>
              <w:t>orSCG</w:t>
            </w:r>
            <w:proofErr w:type="spellEnd"/>
            <w:r w:rsidRPr="006A51C3">
              <w:rPr>
                <w:bCs/>
                <w:i/>
              </w:rPr>
              <w:t xml:space="preserve">-DRB </w:t>
            </w:r>
            <w:r w:rsidRPr="006A51C3">
              <w:rPr>
                <w:bCs/>
                <w:iCs/>
              </w:rPr>
              <w:t xml:space="preserve">or </w:t>
            </w:r>
            <w:proofErr w:type="spellStart"/>
            <w:r w:rsidRPr="006A51C3">
              <w:rPr>
                <w:bCs/>
                <w:i/>
              </w:rPr>
              <w:t>pdcp-DuplicationSplitDRB</w:t>
            </w:r>
            <w:proofErr w:type="spellEnd"/>
            <w:r w:rsidRPr="006A51C3">
              <w:rPr>
                <w:bCs/>
                <w:iCs/>
              </w:rPr>
              <w:t xml:space="preserve">. A UE supporting this feature shall also support </w:t>
            </w:r>
            <w:r w:rsidRPr="006A51C3">
              <w:rPr>
                <w:rFonts w:cs="Arial"/>
                <w:szCs w:val="18"/>
              </w:rPr>
              <w:t xml:space="preserve">at least one of </w:t>
            </w:r>
            <w:r w:rsidRPr="006A51C3">
              <w:rPr>
                <w:rFonts w:cs="Arial"/>
                <w:i/>
                <w:iCs/>
                <w:szCs w:val="18"/>
              </w:rPr>
              <w:t>configuredUL-GrantType1</w:t>
            </w:r>
            <w:r w:rsidRPr="006A51C3">
              <w:rPr>
                <w:rFonts w:cs="Arial"/>
                <w:szCs w:val="18"/>
              </w:rPr>
              <w:t xml:space="preserve">, </w:t>
            </w:r>
            <w:r w:rsidRPr="006A51C3">
              <w:rPr>
                <w:rFonts w:cs="Arial"/>
                <w:i/>
                <w:iCs/>
                <w:szCs w:val="18"/>
              </w:rPr>
              <w:t>configuredUL-GrantType2</w:t>
            </w:r>
            <w:r w:rsidRPr="006A51C3">
              <w:rPr>
                <w:rFonts w:cs="Arial"/>
                <w:szCs w:val="18"/>
              </w:rPr>
              <w:t xml:space="preserve">, </w:t>
            </w:r>
            <w:r w:rsidRPr="006A51C3">
              <w:rPr>
                <w:bCs/>
                <w:i/>
              </w:rPr>
              <w:t>configuredUL-GrantType1-v1650</w:t>
            </w:r>
            <w:r w:rsidRPr="006A51C3">
              <w:rPr>
                <w:bCs/>
                <w:iCs/>
              </w:rPr>
              <w:t xml:space="preserve"> or </w:t>
            </w:r>
            <w:r w:rsidRPr="006A51C3">
              <w:rPr>
                <w:bCs/>
                <w:i/>
              </w:rPr>
              <w:t>configuredUL-GrantType2-v1650</w:t>
            </w:r>
            <w:r w:rsidRPr="006A51C3">
              <w:rPr>
                <w:bCs/>
                <w:iCs/>
              </w:rPr>
              <w:t>.</w:t>
            </w:r>
          </w:p>
        </w:tc>
        <w:tc>
          <w:tcPr>
            <w:tcW w:w="568" w:type="dxa"/>
          </w:tcPr>
          <w:p w14:paraId="484A4CAF" w14:textId="77777777" w:rsidR="002B68F6" w:rsidRPr="006A51C3" w:rsidRDefault="002B68F6" w:rsidP="00DC555C">
            <w:pPr>
              <w:pStyle w:val="TAL"/>
              <w:jc w:val="center"/>
              <w:rPr>
                <w:bCs/>
                <w:lang w:eastAsia="zh-CN"/>
              </w:rPr>
            </w:pPr>
            <w:r w:rsidRPr="006A51C3">
              <w:rPr>
                <w:lang w:eastAsia="zh-CN"/>
              </w:rPr>
              <w:t>UE</w:t>
            </w:r>
          </w:p>
        </w:tc>
        <w:tc>
          <w:tcPr>
            <w:tcW w:w="567" w:type="dxa"/>
          </w:tcPr>
          <w:p w14:paraId="656CB7F4" w14:textId="77777777" w:rsidR="002B68F6" w:rsidRPr="006A51C3" w:rsidRDefault="002B68F6" w:rsidP="00DC555C">
            <w:pPr>
              <w:pStyle w:val="TAL"/>
              <w:jc w:val="center"/>
              <w:rPr>
                <w:szCs w:val="18"/>
              </w:rPr>
            </w:pPr>
            <w:r w:rsidRPr="006A51C3">
              <w:rPr>
                <w:szCs w:val="18"/>
              </w:rPr>
              <w:t>No</w:t>
            </w:r>
          </w:p>
        </w:tc>
        <w:tc>
          <w:tcPr>
            <w:tcW w:w="709" w:type="dxa"/>
          </w:tcPr>
          <w:p w14:paraId="16D9F870" w14:textId="77777777" w:rsidR="002B68F6" w:rsidRPr="006A51C3" w:rsidRDefault="002B68F6" w:rsidP="00DC555C">
            <w:pPr>
              <w:pStyle w:val="TAL"/>
              <w:jc w:val="center"/>
              <w:rPr>
                <w:szCs w:val="18"/>
              </w:rPr>
            </w:pPr>
            <w:r w:rsidRPr="006A51C3">
              <w:rPr>
                <w:szCs w:val="18"/>
              </w:rPr>
              <w:t>No</w:t>
            </w:r>
          </w:p>
        </w:tc>
        <w:tc>
          <w:tcPr>
            <w:tcW w:w="708" w:type="dxa"/>
          </w:tcPr>
          <w:p w14:paraId="431CB0A3" w14:textId="77777777" w:rsidR="002B68F6" w:rsidRPr="006A51C3" w:rsidRDefault="002B68F6" w:rsidP="00DC555C">
            <w:pPr>
              <w:pStyle w:val="TAL"/>
              <w:jc w:val="center"/>
              <w:rPr>
                <w:szCs w:val="18"/>
              </w:rPr>
            </w:pPr>
            <w:r w:rsidRPr="006A51C3">
              <w:rPr>
                <w:szCs w:val="18"/>
              </w:rPr>
              <w:t>No</w:t>
            </w:r>
          </w:p>
        </w:tc>
      </w:tr>
      <w:tr w:rsidR="002B68F6" w:rsidRPr="006A51C3" w14:paraId="05D2CE38" w14:textId="77777777" w:rsidTr="00DC555C">
        <w:trPr>
          <w:cantSplit/>
          <w:ins w:id="15" w:author="Ericsson" w:date="2024-09-26T09:10:00Z"/>
        </w:trPr>
        <w:tc>
          <w:tcPr>
            <w:tcW w:w="7087" w:type="dxa"/>
          </w:tcPr>
          <w:p w14:paraId="2E83124E" w14:textId="612D43FA" w:rsidR="002B68F6" w:rsidRPr="006A51C3" w:rsidRDefault="00AD0E27" w:rsidP="00DC555C">
            <w:pPr>
              <w:pStyle w:val="TAL"/>
              <w:rPr>
                <w:ins w:id="16" w:author="Ericsson" w:date="2024-09-26T09:10:00Z"/>
                <w:rFonts w:cs="Arial"/>
                <w:b/>
                <w:bCs/>
                <w:i/>
                <w:iCs/>
                <w:szCs w:val="18"/>
              </w:rPr>
            </w:pPr>
            <w:ins w:id="17" w:author="Ericsson" w:date="2024-10-01T14:54:00Z">
              <w:r>
                <w:rPr>
                  <w:rFonts w:cs="Arial"/>
                  <w:b/>
                  <w:bCs/>
                  <w:i/>
                  <w:iCs/>
                  <w:szCs w:val="18"/>
                </w:rPr>
                <w:t>dpc</w:t>
              </w:r>
            </w:ins>
            <w:ins w:id="18" w:author="Ericsson" w:date="2024-09-26T09:10:00Z">
              <w:r w:rsidR="002B68F6">
                <w:rPr>
                  <w:rFonts w:cs="Arial"/>
                  <w:b/>
                  <w:bCs/>
                  <w:i/>
                  <w:iCs/>
                  <w:szCs w:val="18"/>
                </w:rPr>
                <w:t>-Reporting-r18</w:t>
              </w:r>
            </w:ins>
          </w:p>
          <w:p w14:paraId="7561FD78" w14:textId="4E58F86D" w:rsidR="002B68F6" w:rsidRPr="006A51C3" w:rsidRDefault="002B68F6" w:rsidP="00DC555C">
            <w:pPr>
              <w:pStyle w:val="TAL"/>
              <w:rPr>
                <w:ins w:id="19" w:author="Ericsson" w:date="2024-09-26T09:10:00Z"/>
                <w:b/>
                <w:i/>
              </w:rPr>
            </w:pPr>
            <w:ins w:id="20" w:author="Ericsson" w:date="2024-09-26T09:10:00Z">
              <w:r w:rsidRPr="006A51C3">
                <w:rPr>
                  <w:rFonts w:cs="Arial"/>
                  <w:bCs/>
                  <w:iCs/>
                  <w:szCs w:val="18"/>
                </w:rPr>
                <w:t>Indicates whether the UE supports</w:t>
              </w:r>
              <w:r w:rsidRPr="006A51C3">
                <w:t xml:space="preserve"> </w:t>
              </w:r>
              <w:r>
                <w:t>delta</w:t>
              </w:r>
            </w:ins>
            <w:ins w:id="21" w:author="Ericsson" w:date="2024-09-26T09:11:00Z">
              <w:r>
                <w:t xml:space="preserve"> power class</w:t>
              </w:r>
            </w:ins>
            <w:ins w:id="22" w:author="Ericsson" w:date="2024-10-03T06:20:00Z" w16du:dateUtc="2024-10-03T04:20:00Z">
              <w:r w:rsidR="00D91876">
                <w:t xml:space="preserve"> (DPC)</w:t>
              </w:r>
            </w:ins>
            <w:ins w:id="23" w:author="Ericsson" w:date="2024-09-26T09:11:00Z">
              <w:r>
                <w:t xml:space="preserve"> reporting</w:t>
              </w:r>
            </w:ins>
            <w:ins w:id="24" w:author="Ericsson" w:date="2024-09-26T09:10:00Z">
              <w:r>
                <w:t xml:space="preserve"> as specified in TS 38.321 [8]</w:t>
              </w:r>
              <w:r w:rsidRPr="006A51C3">
                <w:t>.</w:t>
              </w:r>
            </w:ins>
          </w:p>
        </w:tc>
        <w:tc>
          <w:tcPr>
            <w:tcW w:w="568" w:type="dxa"/>
          </w:tcPr>
          <w:p w14:paraId="4B45DB34" w14:textId="77777777" w:rsidR="002B68F6" w:rsidRPr="006A51C3" w:rsidRDefault="002B68F6" w:rsidP="00DC555C">
            <w:pPr>
              <w:pStyle w:val="TAL"/>
              <w:jc w:val="center"/>
              <w:rPr>
                <w:ins w:id="25" w:author="Ericsson" w:date="2024-09-26T09:10:00Z"/>
                <w:rFonts w:cs="Arial"/>
                <w:szCs w:val="18"/>
              </w:rPr>
            </w:pPr>
            <w:ins w:id="26" w:author="Ericsson" w:date="2024-09-26T09:10:00Z">
              <w:r w:rsidRPr="006A51C3">
                <w:rPr>
                  <w:rFonts w:cs="Arial"/>
                  <w:szCs w:val="18"/>
                </w:rPr>
                <w:t>UE</w:t>
              </w:r>
            </w:ins>
          </w:p>
        </w:tc>
        <w:tc>
          <w:tcPr>
            <w:tcW w:w="567" w:type="dxa"/>
          </w:tcPr>
          <w:p w14:paraId="51F74869" w14:textId="77777777" w:rsidR="002B68F6" w:rsidRPr="006A51C3" w:rsidRDefault="002B68F6" w:rsidP="00DC555C">
            <w:pPr>
              <w:pStyle w:val="TAL"/>
              <w:jc w:val="center"/>
              <w:rPr>
                <w:ins w:id="27" w:author="Ericsson" w:date="2024-09-26T09:10:00Z"/>
                <w:rFonts w:cs="Arial"/>
                <w:szCs w:val="18"/>
              </w:rPr>
            </w:pPr>
            <w:ins w:id="28" w:author="Ericsson" w:date="2024-09-26T09:10:00Z">
              <w:r w:rsidRPr="006A51C3">
                <w:rPr>
                  <w:rFonts w:cs="Arial"/>
                  <w:szCs w:val="18"/>
                </w:rPr>
                <w:t>No</w:t>
              </w:r>
            </w:ins>
          </w:p>
        </w:tc>
        <w:tc>
          <w:tcPr>
            <w:tcW w:w="709" w:type="dxa"/>
          </w:tcPr>
          <w:p w14:paraId="16A1BAEA" w14:textId="77777777" w:rsidR="002B68F6" w:rsidRPr="006A51C3" w:rsidRDefault="002B68F6" w:rsidP="00DC555C">
            <w:pPr>
              <w:pStyle w:val="TAL"/>
              <w:jc w:val="center"/>
              <w:rPr>
                <w:ins w:id="29" w:author="Ericsson" w:date="2024-09-26T09:10:00Z"/>
                <w:rFonts w:cs="Arial"/>
                <w:szCs w:val="18"/>
              </w:rPr>
            </w:pPr>
            <w:ins w:id="30" w:author="Ericsson" w:date="2024-10-01T14:33:00Z">
              <w:r>
                <w:rPr>
                  <w:rFonts w:cs="Arial"/>
                  <w:szCs w:val="18"/>
                </w:rPr>
                <w:t>No</w:t>
              </w:r>
            </w:ins>
          </w:p>
        </w:tc>
        <w:tc>
          <w:tcPr>
            <w:tcW w:w="708" w:type="dxa"/>
          </w:tcPr>
          <w:p w14:paraId="558C6385" w14:textId="77777777" w:rsidR="002B68F6" w:rsidRPr="006A51C3" w:rsidRDefault="002B68F6" w:rsidP="00DC555C">
            <w:pPr>
              <w:pStyle w:val="TAL"/>
              <w:jc w:val="center"/>
              <w:rPr>
                <w:ins w:id="31" w:author="Ericsson" w:date="2024-09-26T09:10:00Z"/>
                <w:rFonts w:cs="Arial"/>
                <w:szCs w:val="18"/>
              </w:rPr>
            </w:pPr>
            <w:ins w:id="32" w:author="Ericsson" w:date="2024-09-26T09:10:00Z">
              <w:r>
                <w:rPr>
                  <w:rFonts w:cs="Arial"/>
                  <w:szCs w:val="18"/>
                </w:rPr>
                <w:t>FR1 only</w:t>
              </w:r>
            </w:ins>
          </w:p>
        </w:tc>
      </w:tr>
      <w:tr w:rsidR="002B68F6" w:rsidRPr="006A51C3" w14:paraId="3D0A278E" w14:textId="77777777" w:rsidTr="00DC555C">
        <w:trPr>
          <w:cantSplit/>
        </w:trPr>
        <w:tc>
          <w:tcPr>
            <w:tcW w:w="7087" w:type="dxa"/>
          </w:tcPr>
          <w:p w14:paraId="033DF936" w14:textId="77777777" w:rsidR="002B68F6" w:rsidRPr="006A51C3" w:rsidRDefault="002B68F6" w:rsidP="00DC555C">
            <w:pPr>
              <w:pStyle w:val="TAL"/>
              <w:rPr>
                <w:b/>
                <w:i/>
              </w:rPr>
            </w:pPr>
            <w:r w:rsidRPr="006A51C3">
              <w:rPr>
                <w:b/>
                <w:i/>
              </w:rPr>
              <w:lastRenderedPageBreak/>
              <w:t>tdd-MPE-P-MPR-Reporting-r16</w:t>
            </w:r>
          </w:p>
          <w:p w14:paraId="7B8E4F4D" w14:textId="77777777" w:rsidR="002B68F6" w:rsidRPr="006A51C3" w:rsidRDefault="002B68F6" w:rsidP="00DC555C">
            <w:pPr>
              <w:pStyle w:val="TAL"/>
              <w:rPr>
                <w:rFonts w:cs="Arial"/>
                <w:b/>
                <w:bCs/>
                <w:i/>
                <w:iCs/>
                <w:szCs w:val="18"/>
              </w:rPr>
            </w:pPr>
            <w:r w:rsidRPr="006A51C3">
              <w:t>Indicates whether the UE supports P-MPR reporting for Maximum Permissible Exposure, as specified in TS 38.321 [8].</w:t>
            </w:r>
          </w:p>
        </w:tc>
        <w:tc>
          <w:tcPr>
            <w:tcW w:w="568" w:type="dxa"/>
          </w:tcPr>
          <w:p w14:paraId="1D853024" w14:textId="77777777" w:rsidR="002B68F6" w:rsidRPr="006A51C3" w:rsidRDefault="002B68F6" w:rsidP="00DC555C">
            <w:pPr>
              <w:pStyle w:val="TAL"/>
              <w:jc w:val="center"/>
              <w:rPr>
                <w:rFonts w:cs="Arial"/>
                <w:bCs/>
                <w:iCs/>
                <w:szCs w:val="18"/>
              </w:rPr>
            </w:pPr>
            <w:r w:rsidRPr="006A51C3">
              <w:rPr>
                <w:rFonts w:cs="Arial"/>
                <w:szCs w:val="18"/>
              </w:rPr>
              <w:t>UE</w:t>
            </w:r>
          </w:p>
        </w:tc>
        <w:tc>
          <w:tcPr>
            <w:tcW w:w="567" w:type="dxa"/>
          </w:tcPr>
          <w:p w14:paraId="1994A687" w14:textId="77777777" w:rsidR="002B68F6" w:rsidRPr="006A51C3" w:rsidRDefault="002B68F6" w:rsidP="00DC555C">
            <w:pPr>
              <w:pStyle w:val="TAL"/>
              <w:jc w:val="center"/>
              <w:rPr>
                <w:rFonts w:cs="Arial"/>
                <w:bCs/>
                <w:iCs/>
                <w:szCs w:val="18"/>
              </w:rPr>
            </w:pPr>
            <w:r w:rsidRPr="006A51C3">
              <w:rPr>
                <w:rFonts w:cs="Arial"/>
                <w:szCs w:val="18"/>
              </w:rPr>
              <w:t>No</w:t>
            </w:r>
          </w:p>
        </w:tc>
        <w:tc>
          <w:tcPr>
            <w:tcW w:w="709" w:type="dxa"/>
          </w:tcPr>
          <w:p w14:paraId="76C54D86" w14:textId="77777777" w:rsidR="002B68F6" w:rsidRPr="006A51C3" w:rsidRDefault="002B68F6" w:rsidP="00DC555C">
            <w:pPr>
              <w:pStyle w:val="TAL"/>
              <w:jc w:val="center"/>
              <w:rPr>
                <w:rFonts w:cs="Arial"/>
                <w:bCs/>
                <w:iCs/>
                <w:szCs w:val="18"/>
              </w:rPr>
            </w:pPr>
            <w:r w:rsidRPr="006A51C3">
              <w:rPr>
                <w:rFonts w:cs="Arial"/>
                <w:szCs w:val="18"/>
              </w:rPr>
              <w:t>TDD only</w:t>
            </w:r>
          </w:p>
        </w:tc>
        <w:tc>
          <w:tcPr>
            <w:tcW w:w="708" w:type="dxa"/>
          </w:tcPr>
          <w:p w14:paraId="0A3C0EA3" w14:textId="77777777" w:rsidR="002B68F6" w:rsidRPr="006A51C3" w:rsidRDefault="002B68F6" w:rsidP="00DC555C">
            <w:pPr>
              <w:pStyle w:val="TAL"/>
              <w:jc w:val="center"/>
            </w:pPr>
            <w:r w:rsidRPr="006A51C3">
              <w:rPr>
                <w:rFonts w:cs="Arial"/>
                <w:szCs w:val="18"/>
              </w:rPr>
              <w:t>FR2 only</w:t>
            </w:r>
          </w:p>
        </w:tc>
      </w:tr>
      <w:tr w:rsidR="002B68F6" w:rsidRPr="006A51C3" w14:paraId="28D82E95" w14:textId="77777777" w:rsidTr="00DC555C">
        <w:trPr>
          <w:cantSplit/>
        </w:trPr>
        <w:tc>
          <w:tcPr>
            <w:tcW w:w="7087" w:type="dxa"/>
          </w:tcPr>
          <w:p w14:paraId="499C5019" w14:textId="77777777" w:rsidR="002B68F6" w:rsidRPr="006A51C3" w:rsidRDefault="002B68F6" w:rsidP="00DC555C">
            <w:pPr>
              <w:pStyle w:val="TAH"/>
              <w:jc w:val="left"/>
              <w:rPr>
                <w:i/>
              </w:rPr>
            </w:pPr>
            <w:r w:rsidRPr="006A51C3">
              <w:rPr>
                <w:i/>
              </w:rPr>
              <w:t>ul-LBT-FailureDetectionRecovery-r16</w:t>
            </w:r>
          </w:p>
          <w:p w14:paraId="0CB99CF0" w14:textId="77777777" w:rsidR="002B68F6" w:rsidRPr="006A51C3" w:rsidRDefault="002B68F6" w:rsidP="00DC555C">
            <w:pPr>
              <w:pStyle w:val="TAL"/>
            </w:pPr>
            <w:r w:rsidRPr="006A51C3">
              <w:t>Indicates whether the UE supports consistent uplink LBT detection and recovery, as specified in TS 38.321 [8], for cells operating with shared spectrum channel access.</w:t>
            </w:r>
          </w:p>
          <w:p w14:paraId="47C64C19" w14:textId="77777777" w:rsidR="002B68F6" w:rsidRPr="006A51C3" w:rsidRDefault="002B68F6" w:rsidP="00DC555C">
            <w:pPr>
              <w:pStyle w:val="TAL"/>
              <w:rPr>
                <w:rFonts w:cs="Arial"/>
                <w:b/>
                <w:bCs/>
                <w:i/>
                <w:iCs/>
                <w:szCs w:val="18"/>
              </w:rPr>
            </w:pPr>
            <w:bookmarkStart w:id="33" w:name="_Hlk42151165"/>
            <w:r w:rsidRPr="006A51C3">
              <w:t>This field applies to all serving cells with which the UE is configured with shared spectrum channel access.</w:t>
            </w:r>
            <w:bookmarkEnd w:id="33"/>
          </w:p>
        </w:tc>
        <w:tc>
          <w:tcPr>
            <w:tcW w:w="568" w:type="dxa"/>
          </w:tcPr>
          <w:p w14:paraId="1D623BAB" w14:textId="77777777" w:rsidR="002B68F6" w:rsidRPr="006A51C3" w:rsidRDefault="002B68F6" w:rsidP="00DC555C">
            <w:pPr>
              <w:pStyle w:val="TAL"/>
              <w:jc w:val="center"/>
              <w:rPr>
                <w:rFonts w:cs="Arial"/>
                <w:bCs/>
                <w:iCs/>
                <w:szCs w:val="18"/>
              </w:rPr>
            </w:pPr>
            <w:r w:rsidRPr="006A51C3">
              <w:rPr>
                <w:szCs w:val="18"/>
              </w:rPr>
              <w:t>UE</w:t>
            </w:r>
          </w:p>
        </w:tc>
        <w:tc>
          <w:tcPr>
            <w:tcW w:w="567" w:type="dxa"/>
          </w:tcPr>
          <w:p w14:paraId="5C97C7C4" w14:textId="77777777" w:rsidR="002B68F6" w:rsidRPr="006A51C3" w:rsidRDefault="002B68F6" w:rsidP="00DC555C">
            <w:pPr>
              <w:pStyle w:val="TAL"/>
              <w:jc w:val="center"/>
              <w:rPr>
                <w:rFonts w:cs="Arial"/>
                <w:bCs/>
                <w:iCs/>
                <w:szCs w:val="18"/>
              </w:rPr>
            </w:pPr>
            <w:r w:rsidRPr="006A51C3">
              <w:rPr>
                <w:szCs w:val="18"/>
              </w:rPr>
              <w:t>No</w:t>
            </w:r>
          </w:p>
        </w:tc>
        <w:tc>
          <w:tcPr>
            <w:tcW w:w="709" w:type="dxa"/>
          </w:tcPr>
          <w:p w14:paraId="45D79055" w14:textId="77777777" w:rsidR="002B68F6" w:rsidRPr="006A51C3" w:rsidRDefault="002B68F6" w:rsidP="00DC555C">
            <w:pPr>
              <w:pStyle w:val="TAL"/>
              <w:jc w:val="center"/>
              <w:rPr>
                <w:rFonts w:cs="Arial"/>
                <w:bCs/>
                <w:iCs/>
                <w:szCs w:val="18"/>
              </w:rPr>
            </w:pPr>
            <w:r w:rsidRPr="006A51C3">
              <w:rPr>
                <w:szCs w:val="18"/>
              </w:rPr>
              <w:t>No</w:t>
            </w:r>
          </w:p>
        </w:tc>
        <w:tc>
          <w:tcPr>
            <w:tcW w:w="708" w:type="dxa"/>
          </w:tcPr>
          <w:p w14:paraId="79C8D675" w14:textId="77777777" w:rsidR="002B68F6" w:rsidRPr="006A51C3" w:rsidRDefault="002B68F6" w:rsidP="00DC555C">
            <w:pPr>
              <w:pStyle w:val="TAL"/>
              <w:jc w:val="center"/>
            </w:pPr>
            <w:r w:rsidRPr="006A51C3">
              <w:rPr>
                <w:szCs w:val="18"/>
              </w:rPr>
              <w:t>No</w:t>
            </w:r>
          </w:p>
        </w:tc>
      </w:tr>
      <w:tr w:rsidR="002B68F6" w:rsidRPr="006A51C3" w14:paraId="5A5D142B" w14:textId="77777777" w:rsidTr="00DC555C">
        <w:trPr>
          <w:cantSplit/>
        </w:trPr>
        <w:tc>
          <w:tcPr>
            <w:tcW w:w="7087" w:type="dxa"/>
          </w:tcPr>
          <w:p w14:paraId="087FC926" w14:textId="77777777" w:rsidR="002B68F6" w:rsidRPr="006A51C3" w:rsidRDefault="002B68F6" w:rsidP="00DC555C">
            <w:pPr>
              <w:pStyle w:val="TAL"/>
              <w:rPr>
                <w:rFonts w:cs="Arial"/>
                <w:b/>
                <w:bCs/>
                <w:i/>
                <w:iCs/>
                <w:szCs w:val="18"/>
              </w:rPr>
            </w:pPr>
            <w:r w:rsidRPr="006A51C3">
              <w:rPr>
                <w:rFonts w:cs="Arial"/>
                <w:b/>
                <w:bCs/>
                <w:i/>
                <w:iCs/>
                <w:szCs w:val="18"/>
              </w:rPr>
              <w:t>uplink-Harq-ModeB-r17</w:t>
            </w:r>
          </w:p>
          <w:p w14:paraId="29546111" w14:textId="77777777" w:rsidR="002B68F6" w:rsidRPr="006A51C3" w:rsidRDefault="002B68F6" w:rsidP="00DC555C">
            <w:pPr>
              <w:pStyle w:val="TAL"/>
              <w:rPr>
                <w:i/>
              </w:rPr>
            </w:pPr>
            <w:r w:rsidRPr="006A51C3">
              <w:t xml:space="preserve">Indicates whether the UE supports HARQ Mode B and the corresponding LCP restrictions for uplink transmission. A UE supporting this feature shall also indicate the support of </w:t>
            </w:r>
            <w:r w:rsidRPr="006A51C3">
              <w:rPr>
                <w:i/>
                <w:iCs/>
              </w:rPr>
              <w:t>nonTerrestrialNetwork-r17</w:t>
            </w:r>
            <w:r w:rsidRPr="006A51C3">
              <w:t>.</w:t>
            </w:r>
          </w:p>
        </w:tc>
        <w:tc>
          <w:tcPr>
            <w:tcW w:w="568" w:type="dxa"/>
          </w:tcPr>
          <w:p w14:paraId="251C8DBD" w14:textId="77777777" w:rsidR="002B68F6" w:rsidRPr="006A51C3" w:rsidRDefault="002B68F6" w:rsidP="00DC555C">
            <w:pPr>
              <w:pStyle w:val="TAL"/>
              <w:jc w:val="center"/>
              <w:rPr>
                <w:szCs w:val="18"/>
              </w:rPr>
            </w:pPr>
            <w:r w:rsidRPr="006A51C3">
              <w:t>UE</w:t>
            </w:r>
          </w:p>
        </w:tc>
        <w:tc>
          <w:tcPr>
            <w:tcW w:w="567" w:type="dxa"/>
          </w:tcPr>
          <w:p w14:paraId="537646DA" w14:textId="77777777" w:rsidR="002B68F6" w:rsidRPr="006A51C3" w:rsidRDefault="002B68F6" w:rsidP="00DC555C">
            <w:pPr>
              <w:pStyle w:val="TAL"/>
              <w:jc w:val="center"/>
              <w:rPr>
                <w:szCs w:val="18"/>
              </w:rPr>
            </w:pPr>
            <w:r w:rsidRPr="006A51C3">
              <w:t>No</w:t>
            </w:r>
          </w:p>
        </w:tc>
        <w:tc>
          <w:tcPr>
            <w:tcW w:w="709" w:type="dxa"/>
          </w:tcPr>
          <w:p w14:paraId="7B890610" w14:textId="77777777" w:rsidR="002B68F6" w:rsidRPr="006A51C3" w:rsidRDefault="002B68F6" w:rsidP="00DC555C">
            <w:pPr>
              <w:pStyle w:val="TAL"/>
              <w:jc w:val="center"/>
              <w:rPr>
                <w:szCs w:val="18"/>
              </w:rPr>
            </w:pPr>
            <w:r w:rsidRPr="006A51C3">
              <w:t>No</w:t>
            </w:r>
          </w:p>
        </w:tc>
        <w:tc>
          <w:tcPr>
            <w:tcW w:w="708" w:type="dxa"/>
          </w:tcPr>
          <w:p w14:paraId="52BA9117" w14:textId="77777777" w:rsidR="002B68F6" w:rsidRPr="006A51C3" w:rsidRDefault="002B68F6" w:rsidP="00DC555C">
            <w:pPr>
              <w:pStyle w:val="TAL"/>
              <w:jc w:val="center"/>
              <w:rPr>
                <w:szCs w:val="18"/>
              </w:rPr>
            </w:pPr>
            <w:r w:rsidRPr="006A51C3">
              <w:rPr>
                <w:rFonts w:eastAsia="MS Mincho"/>
              </w:rPr>
              <w:t>No</w:t>
            </w:r>
          </w:p>
        </w:tc>
      </w:tr>
    </w:tbl>
    <w:p w14:paraId="3FDB9647" w14:textId="77777777" w:rsidR="002B68F6" w:rsidRDefault="002B68F6" w:rsidP="002B68F6">
      <w:pPr>
        <w:rPr>
          <w:noProof/>
        </w:rPr>
      </w:pPr>
    </w:p>
    <w:p w14:paraId="2B172D16" w14:textId="77777777" w:rsidR="009E00BD" w:rsidRDefault="009E00BD" w:rsidP="009E00BD">
      <w:pPr>
        <w:rPr>
          <w:noProof/>
        </w:rPr>
      </w:pPr>
    </w:p>
    <w:p w14:paraId="2B9B14F6" w14:textId="77777777" w:rsidR="002236C0" w:rsidRDefault="009E00BD">
      <w:pPr>
        <w:overflowPunct/>
        <w:autoSpaceDE/>
        <w:autoSpaceDN/>
        <w:adjustRightInd/>
        <w:spacing w:after="0"/>
        <w:textAlignment w:val="auto"/>
        <w:sectPr w:rsidR="002236C0" w:rsidSect="00EA7542">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pPr>
      <w:r>
        <w:br w:type="page"/>
      </w:r>
    </w:p>
    <w:p w14:paraId="08B193C9" w14:textId="747AE56E" w:rsidR="009E00BD" w:rsidRDefault="009E00BD" w:rsidP="009E00BD">
      <w:pPr>
        <w:pStyle w:val="Heading1"/>
      </w:pPr>
      <w:r>
        <w:lastRenderedPageBreak/>
        <w:t>ANNEX – TP 38.331</w:t>
      </w:r>
    </w:p>
    <w:p w14:paraId="48142CA6" w14:textId="77777777" w:rsidR="00CE26B0" w:rsidRPr="000B7163" w:rsidRDefault="00CE26B0" w:rsidP="00CE26B0">
      <w:pPr>
        <w:pStyle w:val="Heading3"/>
      </w:pPr>
      <w:bookmarkStart w:id="34" w:name="_Toc60777428"/>
      <w:bookmarkStart w:id="35" w:name="_Toc178105437"/>
      <w:r w:rsidRPr="000B7163">
        <w:t>6.3.3</w:t>
      </w:r>
      <w:r w:rsidRPr="000B7163">
        <w:tab/>
        <w:t>UE capability information elements</w:t>
      </w:r>
      <w:bookmarkEnd w:id="34"/>
      <w:bookmarkEnd w:id="35"/>
    </w:p>
    <w:p w14:paraId="4901B16C" w14:textId="77777777" w:rsidR="00CE26B0" w:rsidRPr="00207D52" w:rsidRDefault="00CE26B0" w:rsidP="00CE26B0">
      <w:pPr>
        <w:jc w:val="center"/>
        <w:rPr>
          <w:rFonts w:ascii="Arial" w:hAnsi="Arial" w:cs="Arial"/>
          <w:color w:val="FF0000"/>
          <w:sz w:val="28"/>
          <w:szCs w:val="28"/>
        </w:rPr>
      </w:pPr>
      <w:r w:rsidRPr="00207D52">
        <w:rPr>
          <w:rFonts w:ascii="Arial" w:hAnsi="Arial" w:cs="Arial"/>
          <w:color w:val="FF0000"/>
          <w:sz w:val="28"/>
          <w:szCs w:val="28"/>
        </w:rPr>
        <w:t>&lt;OMITTED&gt;</w:t>
      </w:r>
    </w:p>
    <w:p w14:paraId="61006342" w14:textId="77777777" w:rsidR="00CE26B0" w:rsidRPr="000B7163" w:rsidRDefault="00CE26B0" w:rsidP="00CE26B0">
      <w:pPr>
        <w:pStyle w:val="Heading4"/>
        <w:rPr>
          <w:rFonts w:eastAsia="Malgun Gothic"/>
        </w:rPr>
      </w:pPr>
      <w:bookmarkStart w:id="36" w:name="_Toc60777459"/>
      <w:bookmarkStart w:id="37" w:name="_Toc178105474"/>
      <w:r w:rsidRPr="000B7163">
        <w:rPr>
          <w:rFonts w:eastAsia="Malgun Gothic"/>
        </w:rPr>
        <w:t>–</w:t>
      </w:r>
      <w:r w:rsidRPr="000B7163">
        <w:rPr>
          <w:rFonts w:eastAsia="Malgun Gothic"/>
        </w:rPr>
        <w:tab/>
      </w:r>
      <w:r w:rsidRPr="000B7163">
        <w:rPr>
          <w:rFonts w:eastAsia="Malgun Gothic"/>
          <w:i/>
        </w:rPr>
        <w:t>MAC-Parameters</w:t>
      </w:r>
      <w:bookmarkEnd w:id="36"/>
      <w:bookmarkEnd w:id="37"/>
    </w:p>
    <w:p w14:paraId="66ECD1D0" w14:textId="77777777" w:rsidR="00CE26B0" w:rsidRPr="000B7163" w:rsidRDefault="00CE26B0" w:rsidP="00CE26B0">
      <w:pPr>
        <w:rPr>
          <w:rFonts w:eastAsia="Malgun Gothic"/>
        </w:rPr>
      </w:pPr>
      <w:r w:rsidRPr="000B7163">
        <w:rPr>
          <w:rFonts w:eastAsia="Malgun Gothic"/>
        </w:rPr>
        <w:t xml:space="preserve">The IE </w:t>
      </w:r>
      <w:r w:rsidRPr="000B7163">
        <w:rPr>
          <w:rFonts w:eastAsia="Malgun Gothic"/>
          <w:i/>
        </w:rPr>
        <w:t>MAC-Parameters</w:t>
      </w:r>
      <w:r w:rsidRPr="000B7163">
        <w:rPr>
          <w:rFonts w:eastAsia="Malgun Gothic"/>
        </w:rPr>
        <w:t xml:space="preserve"> is used to convey capabilities related to MAC.</w:t>
      </w:r>
    </w:p>
    <w:p w14:paraId="2639F58D" w14:textId="77777777" w:rsidR="00CE26B0" w:rsidRPr="000B7163" w:rsidRDefault="00CE26B0" w:rsidP="00CE26B0">
      <w:pPr>
        <w:pStyle w:val="TH"/>
        <w:rPr>
          <w:rFonts w:eastAsia="Malgun Gothic"/>
        </w:rPr>
      </w:pPr>
      <w:r w:rsidRPr="000B7163">
        <w:rPr>
          <w:rFonts w:eastAsia="Malgun Gothic"/>
          <w:i/>
        </w:rPr>
        <w:t>MAC-Parameters</w:t>
      </w:r>
      <w:r w:rsidRPr="000B7163">
        <w:rPr>
          <w:rFonts w:eastAsia="Malgun Gothic"/>
        </w:rPr>
        <w:t xml:space="preserve"> information element</w:t>
      </w:r>
    </w:p>
    <w:p w14:paraId="188DE5A9" w14:textId="77777777" w:rsidR="00CE26B0" w:rsidRPr="000B7163" w:rsidRDefault="00CE26B0" w:rsidP="00CE26B0">
      <w:pPr>
        <w:pStyle w:val="PL"/>
        <w:rPr>
          <w:color w:val="808080"/>
        </w:rPr>
      </w:pPr>
      <w:r w:rsidRPr="000B7163">
        <w:rPr>
          <w:color w:val="808080"/>
        </w:rPr>
        <w:t>-- ASN1START</w:t>
      </w:r>
    </w:p>
    <w:p w14:paraId="16B04A28" w14:textId="77777777" w:rsidR="00CE26B0" w:rsidRPr="000B7163" w:rsidRDefault="00CE26B0" w:rsidP="00CE26B0">
      <w:pPr>
        <w:pStyle w:val="PL"/>
        <w:rPr>
          <w:color w:val="808080"/>
        </w:rPr>
      </w:pPr>
      <w:r w:rsidRPr="000B7163">
        <w:rPr>
          <w:color w:val="808080"/>
        </w:rPr>
        <w:t>-- TAG-MAC-PARAMETERS-START</w:t>
      </w:r>
    </w:p>
    <w:p w14:paraId="04199822" w14:textId="77777777" w:rsidR="00CE26B0" w:rsidRPr="000B7163" w:rsidRDefault="00CE26B0" w:rsidP="00CE26B0">
      <w:pPr>
        <w:pStyle w:val="PL"/>
      </w:pPr>
    </w:p>
    <w:p w14:paraId="64EDFB49" w14:textId="77777777" w:rsidR="00CE26B0" w:rsidRPr="000B7163" w:rsidRDefault="00CE26B0" w:rsidP="00CE26B0">
      <w:pPr>
        <w:pStyle w:val="PL"/>
      </w:pPr>
      <w:r w:rsidRPr="000B7163">
        <w:t xml:space="preserve">MAC-Parameters ::= </w:t>
      </w:r>
      <w:r w:rsidRPr="000B7163">
        <w:rPr>
          <w:color w:val="993366"/>
        </w:rPr>
        <w:t>SEQUENCE</w:t>
      </w:r>
      <w:r w:rsidRPr="000B7163">
        <w:t xml:space="preserve"> {</w:t>
      </w:r>
    </w:p>
    <w:p w14:paraId="18CDFC6F" w14:textId="77777777" w:rsidR="00CE26B0" w:rsidRPr="000B7163" w:rsidRDefault="00CE26B0" w:rsidP="00CE26B0">
      <w:pPr>
        <w:pStyle w:val="PL"/>
      </w:pPr>
      <w:r w:rsidRPr="000B7163">
        <w:t xml:space="preserve">    mac-ParametersCommon            MAC-ParametersCommon        </w:t>
      </w:r>
      <w:r w:rsidRPr="000B7163">
        <w:rPr>
          <w:color w:val="993366"/>
        </w:rPr>
        <w:t>OPTIONAL</w:t>
      </w:r>
      <w:r w:rsidRPr="000B7163">
        <w:t>,</w:t>
      </w:r>
    </w:p>
    <w:p w14:paraId="3159EACB" w14:textId="77777777" w:rsidR="00CE26B0" w:rsidRPr="000B7163" w:rsidRDefault="00CE26B0" w:rsidP="00CE26B0">
      <w:pPr>
        <w:pStyle w:val="PL"/>
      </w:pPr>
      <w:r w:rsidRPr="000B7163">
        <w:t xml:space="preserve">    mac-ParametersXDD-Diff          MAC-ParametersXDD-Diff      </w:t>
      </w:r>
      <w:r w:rsidRPr="000B7163">
        <w:rPr>
          <w:color w:val="993366"/>
        </w:rPr>
        <w:t>OPTIONAL</w:t>
      </w:r>
    </w:p>
    <w:p w14:paraId="619137A0" w14:textId="77777777" w:rsidR="00CE26B0" w:rsidRPr="000B7163" w:rsidRDefault="00CE26B0" w:rsidP="00CE26B0">
      <w:pPr>
        <w:pStyle w:val="PL"/>
      </w:pPr>
      <w:r w:rsidRPr="000B7163">
        <w:t>}</w:t>
      </w:r>
    </w:p>
    <w:p w14:paraId="1B0FD2B7" w14:textId="77777777" w:rsidR="00CE26B0" w:rsidRPr="000B7163" w:rsidRDefault="00CE26B0" w:rsidP="00CE26B0">
      <w:pPr>
        <w:pStyle w:val="PL"/>
      </w:pPr>
    </w:p>
    <w:p w14:paraId="491364F0" w14:textId="77777777" w:rsidR="00CE26B0" w:rsidRPr="000B7163" w:rsidRDefault="00CE26B0" w:rsidP="00CE26B0">
      <w:pPr>
        <w:pStyle w:val="PL"/>
      </w:pPr>
      <w:r w:rsidRPr="000B7163">
        <w:t xml:space="preserve">MAC-Parameters-v1610 ::= </w:t>
      </w:r>
      <w:r w:rsidRPr="000B7163">
        <w:rPr>
          <w:color w:val="993366"/>
        </w:rPr>
        <w:t>SEQUENCE</w:t>
      </w:r>
      <w:r w:rsidRPr="000B7163">
        <w:t xml:space="preserve"> {</w:t>
      </w:r>
    </w:p>
    <w:p w14:paraId="08141658" w14:textId="77777777" w:rsidR="00CE26B0" w:rsidRPr="000B7163" w:rsidRDefault="00CE26B0" w:rsidP="00CE26B0">
      <w:pPr>
        <w:pStyle w:val="PL"/>
      </w:pPr>
      <w:r w:rsidRPr="000B7163">
        <w:t xml:space="preserve">    mac-ParametersFRX-Diff-r16      MAC-ParametersFRX-Diff-r16  </w:t>
      </w:r>
      <w:r w:rsidRPr="000B7163">
        <w:rPr>
          <w:color w:val="993366"/>
        </w:rPr>
        <w:t>OPTIONAL</w:t>
      </w:r>
    </w:p>
    <w:p w14:paraId="05A9E891" w14:textId="77777777" w:rsidR="00CE26B0" w:rsidRPr="000B7163" w:rsidRDefault="00CE26B0" w:rsidP="00CE26B0">
      <w:pPr>
        <w:pStyle w:val="PL"/>
      </w:pPr>
      <w:r w:rsidRPr="000B7163">
        <w:t>}</w:t>
      </w:r>
    </w:p>
    <w:p w14:paraId="624BB7CC" w14:textId="77777777" w:rsidR="00CE26B0" w:rsidRPr="000B7163" w:rsidRDefault="00CE26B0" w:rsidP="00CE26B0">
      <w:pPr>
        <w:pStyle w:val="PL"/>
      </w:pPr>
    </w:p>
    <w:p w14:paraId="0DD704FF" w14:textId="77777777" w:rsidR="00CE26B0" w:rsidRPr="000B7163" w:rsidRDefault="00CE26B0" w:rsidP="00CE26B0">
      <w:pPr>
        <w:pStyle w:val="PL"/>
      </w:pPr>
      <w:r w:rsidRPr="000B7163">
        <w:t xml:space="preserve">MAC-Parameters-v1700 ::= </w:t>
      </w:r>
      <w:r w:rsidRPr="000B7163">
        <w:rPr>
          <w:color w:val="993366"/>
        </w:rPr>
        <w:t>SEQUENCE</w:t>
      </w:r>
      <w:r w:rsidRPr="000B7163">
        <w:t xml:space="preserve"> {</w:t>
      </w:r>
    </w:p>
    <w:p w14:paraId="0CE77618" w14:textId="77777777" w:rsidR="00CE26B0" w:rsidRPr="000B7163" w:rsidRDefault="00CE26B0" w:rsidP="00CE26B0">
      <w:pPr>
        <w:pStyle w:val="PL"/>
      </w:pPr>
      <w:r w:rsidRPr="000B7163">
        <w:t xml:space="preserve">    mac-ParametersFR2-2-r17         MAC-ParametersFR2-2-r17     </w:t>
      </w:r>
      <w:r w:rsidRPr="000B7163">
        <w:rPr>
          <w:color w:val="993366"/>
        </w:rPr>
        <w:t>OPTIONAL</w:t>
      </w:r>
    </w:p>
    <w:p w14:paraId="26AA26D3" w14:textId="77777777" w:rsidR="00CE26B0" w:rsidRPr="000B7163" w:rsidRDefault="00CE26B0" w:rsidP="00CE26B0">
      <w:pPr>
        <w:pStyle w:val="PL"/>
      </w:pPr>
      <w:r w:rsidRPr="000B7163">
        <w:t>}</w:t>
      </w:r>
    </w:p>
    <w:p w14:paraId="68A037A7" w14:textId="77777777" w:rsidR="00CE26B0" w:rsidRPr="000B7163" w:rsidRDefault="00CE26B0" w:rsidP="00CE26B0">
      <w:pPr>
        <w:pStyle w:val="PL"/>
      </w:pPr>
    </w:p>
    <w:p w14:paraId="6583FB0D" w14:textId="77777777" w:rsidR="00CE26B0" w:rsidRPr="000B7163" w:rsidRDefault="00CE26B0" w:rsidP="00CE26B0">
      <w:pPr>
        <w:pStyle w:val="PL"/>
      </w:pPr>
      <w:r w:rsidRPr="000B7163">
        <w:t xml:space="preserve">MAC-ParametersCommon ::=    </w:t>
      </w:r>
      <w:r w:rsidRPr="000B7163">
        <w:rPr>
          <w:color w:val="993366"/>
        </w:rPr>
        <w:t>SEQUENCE</w:t>
      </w:r>
      <w:r w:rsidRPr="000B7163">
        <w:t xml:space="preserve"> {</w:t>
      </w:r>
    </w:p>
    <w:p w14:paraId="13430575" w14:textId="77777777" w:rsidR="00CE26B0" w:rsidRPr="000B7163" w:rsidRDefault="00CE26B0" w:rsidP="00CE26B0">
      <w:pPr>
        <w:pStyle w:val="PL"/>
      </w:pPr>
      <w:r w:rsidRPr="000B7163">
        <w:t xml:space="preserve">    lcp-Restriction                         </w:t>
      </w:r>
      <w:r w:rsidRPr="000B7163">
        <w:rPr>
          <w:color w:val="993366"/>
        </w:rPr>
        <w:t>ENUMERATED</w:t>
      </w:r>
      <w:r w:rsidRPr="000B7163">
        <w:t xml:space="preserve"> {supported}      </w:t>
      </w:r>
      <w:r w:rsidRPr="000B7163">
        <w:rPr>
          <w:color w:val="993366"/>
        </w:rPr>
        <w:t>OPTIONAL</w:t>
      </w:r>
      <w:r w:rsidRPr="000B7163">
        <w:t>,</w:t>
      </w:r>
    </w:p>
    <w:p w14:paraId="0D3503EB" w14:textId="77777777" w:rsidR="00CE26B0" w:rsidRPr="000B7163" w:rsidRDefault="00CE26B0" w:rsidP="00CE26B0">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45E3FA81" w14:textId="77777777" w:rsidR="00CE26B0" w:rsidRPr="000B7163" w:rsidRDefault="00CE26B0" w:rsidP="00CE26B0">
      <w:pPr>
        <w:pStyle w:val="PL"/>
      </w:pPr>
      <w:r w:rsidRPr="000B7163">
        <w:t xml:space="preserve">    lch-ToSCellRestriction                  </w:t>
      </w:r>
      <w:r w:rsidRPr="000B7163">
        <w:rPr>
          <w:color w:val="993366"/>
        </w:rPr>
        <w:t>ENUMERATED</w:t>
      </w:r>
      <w:r w:rsidRPr="000B7163">
        <w:t xml:space="preserve"> {supported}      </w:t>
      </w:r>
      <w:r w:rsidRPr="000B7163">
        <w:rPr>
          <w:color w:val="993366"/>
        </w:rPr>
        <w:t>OPTIONAL</w:t>
      </w:r>
      <w:r w:rsidRPr="000B7163">
        <w:t>,</w:t>
      </w:r>
    </w:p>
    <w:p w14:paraId="560E002D" w14:textId="77777777" w:rsidR="00CE26B0" w:rsidRPr="000B7163" w:rsidRDefault="00CE26B0" w:rsidP="00CE26B0">
      <w:pPr>
        <w:pStyle w:val="PL"/>
      </w:pPr>
      <w:r w:rsidRPr="000B7163">
        <w:t xml:space="preserve">    ...,</w:t>
      </w:r>
    </w:p>
    <w:p w14:paraId="7229ABF7" w14:textId="77777777" w:rsidR="00CE26B0" w:rsidRPr="000B7163" w:rsidRDefault="00CE26B0" w:rsidP="00CE26B0">
      <w:pPr>
        <w:pStyle w:val="PL"/>
      </w:pPr>
      <w:r w:rsidRPr="000B7163">
        <w:t xml:space="preserve">    [[</w:t>
      </w:r>
    </w:p>
    <w:p w14:paraId="43B718F8" w14:textId="77777777" w:rsidR="00CE26B0" w:rsidRPr="000B7163" w:rsidRDefault="00CE26B0" w:rsidP="00CE26B0">
      <w:pPr>
        <w:pStyle w:val="PL"/>
      </w:pPr>
      <w:r w:rsidRPr="000B7163">
        <w:t xml:space="preserve">    recommendedBitRate                      </w:t>
      </w:r>
      <w:r w:rsidRPr="000B7163">
        <w:rPr>
          <w:color w:val="993366"/>
        </w:rPr>
        <w:t>ENUMERATED</w:t>
      </w:r>
      <w:r w:rsidRPr="000B7163">
        <w:t xml:space="preserve"> {supported}      </w:t>
      </w:r>
      <w:r w:rsidRPr="000B7163">
        <w:rPr>
          <w:color w:val="993366"/>
        </w:rPr>
        <w:t>OPTIONAL</w:t>
      </w:r>
      <w:r w:rsidRPr="000B7163">
        <w:t>,</w:t>
      </w:r>
    </w:p>
    <w:p w14:paraId="6245ADB2" w14:textId="77777777" w:rsidR="00CE26B0" w:rsidRPr="000B7163" w:rsidRDefault="00CE26B0" w:rsidP="00CE26B0">
      <w:pPr>
        <w:pStyle w:val="PL"/>
      </w:pPr>
      <w:r w:rsidRPr="000B7163">
        <w:t xml:space="preserve">    recommendedBitRateQuery                 </w:t>
      </w:r>
      <w:r w:rsidRPr="000B7163">
        <w:rPr>
          <w:color w:val="993366"/>
        </w:rPr>
        <w:t>ENUMERATED</w:t>
      </w:r>
      <w:r w:rsidRPr="000B7163">
        <w:t xml:space="preserve"> {supported}      </w:t>
      </w:r>
      <w:r w:rsidRPr="000B7163">
        <w:rPr>
          <w:color w:val="993366"/>
        </w:rPr>
        <w:t>OPTIONAL</w:t>
      </w:r>
    </w:p>
    <w:p w14:paraId="26256A12" w14:textId="77777777" w:rsidR="00CE26B0" w:rsidRPr="000B7163" w:rsidRDefault="00CE26B0" w:rsidP="00CE26B0">
      <w:pPr>
        <w:pStyle w:val="PL"/>
      </w:pPr>
      <w:r w:rsidRPr="000B7163">
        <w:t xml:space="preserve">    ]],</w:t>
      </w:r>
    </w:p>
    <w:p w14:paraId="0462F74E" w14:textId="77777777" w:rsidR="00CE26B0" w:rsidRPr="000B7163" w:rsidRDefault="00CE26B0" w:rsidP="00CE26B0">
      <w:pPr>
        <w:pStyle w:val="PL"/>
      </w:pPr>
      <w:r w:rsidRPr="000B7163">
        <w:t xml:space="preserve">    [[</w:t>
      </w:r>
    </w:p>
    <w:p w14:paraId="63B618BE" w14:textId="77777777" w:rsidR="00CE26B0" w:rsidRPr="000B7163" w:rsidRDefault="00CE26B0" w:rsidP="00CE26B0">
      <w:pPr>
        <w:pStyle w:val="PL"/>
      </w:pPr>
      <w:r w:rsidRPr="000B7163">
        <w:t xml:space="preserve">    recommendedBitRateMultiplier-r16         </w:t>
      </w:r>
      <w:r w:rsidRPr="000B7163">
        <w:rPr>
          <w:color w:val="993366"/>
        </w:rPr>
        <w:t>ENUMERATED</w:t>
      </w:r>
      <w:r w:rsidRPr="000B7163">
        <w:t xml:space="preserve"> {supported}     </w:t>
      </w:r>
      <w:r w:rsidRPr="000B7163">
        <w:rPr>
          <w:color w:val="993366"/>
        </w:rPr>
        <w:t>OPTIONAL</w:t>
      </w:r>
      <w:r w:rsidRPr="000B7163">
        <w:t>,</w:t>
      </w:r>
    </w:p>
    <w:p w14:paraId="5BE00DB5" w14:textId="77777777" w:rsidR="00CE26B0" w:rsidRPr="000B7163" w:rsidRDefault="00CE26B0" w:rsidP="00CE26B0">
      <w:pPr>
        <w:pStyle w:val="PL"/>
      </w:pPr>
      <w:r w:rsidRPr="000B7163">
        <w:t xml:space="preserve">    preEmptiveBSR-r16                        </w:t>
      </w:r>
      <w:r w:rsidRPr="000B7163">
        <w:rPr>
          <w:color w:val="993366"/>
        </w:rPr>
        <w:t>ENUMERATED</w:t>
      </w:r>
      <w:r w:rsidRPr="000B7163">
        <w:t xml:space="preserve"> {supported}     </w:t>
      </w:r>
      <w:r w:rsidRPr="000B7163">
        <w:rPr>
          <w:color w:val="993366"/>
        </w:rPr>
        <w:t>OPTIONAL</w:t>
      </w:r>
      <w:r w:rsidRPr="000B7163">
        <w:t>,</w:t>
      </w:r>
    </w:p>
    <w:p w14:paraId="3D7ACD0B" w14:textId="77777777" w:rsidR="00CE26B0" w:rsidRPr="000B7163" w:rsidRDefault="00CE26B0" w:rsidP="00CE26B0">
      <w:pPr>
        <w:pStyle w:val="PL"/>
      </w:pPr>
      <w:r w:rsidRPr="000B7163">
        <w:t xml:space="preserve">    autonomousTransmission-r16               </w:t>
      </w:r>
      <w:r w:rsidRPr="000B7163">
        <w:rPr>
          <w:color w:val="993366"/>
        </w:rPr>
        <w:t>ENUMERATED</w:t>
      </w:r>
      <w:r w:rsidRPr="000B7163">
        <w:t xml:space="preserve"> {supported}     </w:t>
      </w:r>
      <w:r w:rsidRPr="000B7163">
        <w:rPr>
          <w:color w:val="993366"/>
        </w:rPr>
        <w:t>OPTIONAL</w:t>
      </w:r>
      <w:r w:rsidRPr="000B7163">
        <w:t>,</w:t>
      </w:r>
    </w:p>
    <w:p w14:paraId="2B18F53D" w14:textId="77777777" w:rsidR="00CE26B0" w:rsidRPr="000B7163" w:rsidRDefault="00CE26B0" w:rsidP="00CE26B0">
      <w:pPr>
        <w:pStyle w:val="PL"/>
      </w:pPr>
      <w:r w:rsidRPr="000B7163">
        <w:t xml:space="preserve">    lch-PriorityBasedPrioritization-r16      </w:t>
      </w:r>
      <w:r w:rsidRPr="000B7163">
        <w:rPr>
          <w:color w:val="993366"/>
        </w:rPr>
        <w:t>ENUMERATED</w:t>
      </w:r>
      <w:r w:rsidRPr="000B7163">
        <w:t xml:space="preserve"> {supported}     </w:t>
      </w:r>
      <w:r w:rsidRPr="000B7163">
        <w:rPr>
          <w:color w:val="993366"/>
        </w:rPr>
        <w:t>OPTIONAL</w:t>
      </w:r>
      <w:r w:rsidRPr="000B7163">
        <w:t>,</w:t>
      </w:r>
    </w:p>
    <w:p w14:paraId="7785019E" w14:textId="77777777" w:rsidR="00CE26B0" w:rsidRPr="000B7163" w:rsidRDefault="00CE26B0" w:rsidP="00CE26B0">
      <w:pPr>
        <w:pStyle w:val="PL"/>
      </w:pPr>
      <w:r w:rsidRPr="000B7163">
        <w:t xml:space="preserve">    lch-ToConfiguredGrantMapping-r16         </w:t>
      </w:r>
      <w:r w:rsidRPr="000B7163">
        <w:rPr>
          <w:color w:val="993366"/>
        </w:rPr>
        <w:t>ENUMERATED</w:t>
      </w:r>
      <w:r w:rsidRPr="000B7163">
        <w:t xml:space="preserve"> {supported}     </w:t>
      </w:r>
      <w:r w:rsidRPr="000B7163">
        <w:rPr>
          <w:color w:val="993366"/>
        </w:rPr>
        <w:t>OPTIONAL</w:t>
      </w:r>
      <w:r w:rsidRPr="000B7163">
        <w:t>,</w:t>
      </w:r>
    </w:p>
    <w:p w14:paraId="449C1025" w14:textId="77777777" w:rsidR="00CE26B0" w:rsidRPr="000B7163" w:rsidRDefault="00CE26B0" w:rsidP="00CE26B0">
      <w:pPr>
        <w:pStyle w:val="PL"/>
      </w:pPr>
      <w:r w:rsidRPr="000B7163">
        <w:t xml:space="preserve">    lch-ToGrantPriorityRestriction-r16       </w:t>
      </w:r>
      <w:r w:rsidRPr="000B7163">
        <w:rPr>
          <w:color w:val="993366"/>
        </w:rPr>
        <w:t>ENUMERATED</w:t>
      </w:r>
      <w:r w:rsidRPr="000B7163">
        <w:t xml:space="preserve"> {supported}     </w:t>
      </w:r>
      <w:r w:rsidRPr="000B7163">
        <w:rPr>
          <w:color w:val="993366"/>
        </w:rPr>
        <w:t>OPTIONAL</w:t>
      </w:r>
      <w:r w:rsidRPr="000B7163">
        <w:t>,</w:t>
      </w:r>
    </w:p>
    <w:p w14:paraId="32243E20" w14:textId="77777777" w:rsidR="00CE26B0" w:rsidRPr="000B7163" w:rsidRDefault="00CE26B0" w:rsidP="00CE26B0">
      <w:pPr>
        <w:pStyle w:val="PL"/>
      </w:pPr>
      <w:r w:rsidRPr="000B7163">
        <w:t xml:space="preserve">    singlePHR-P-r16                          </w:t>
      </w:r>
      <w:r w:rsidRPr="000B7163">
        <w:rPr>
          <w:color w:val="993366"/>
        </w:rPr>
        <w:t>ENUMERATED</w:t>
      </w:r>
      <w:r w:rsidRPr="000B7163">
        <w:t xml:space="preserve"> {supported}     </w:t>
      </w:r>
      <w:r w:rsidRPr="000B7163">
        <w:rPr>
          <w:color w:val="993366"/>
        </w:rPr>
        <w:t>OPTIONAL</w:t>
      </w:r>
      <w:r w:rsidRPr="000B7163">
        <w:t>,</w:t>
      </w:r>
    </w:p>
    <w:p w14:paraId="33700D92" w14:textId="77777777" w:rsidR="00CE26B0" w:rsidRPr="000B7163" w:rsidRDefault="00CE26B0" w:rsidP="00CE26B0">
      <w:pPr>
        <w:pStyle w:val="PL"/>
      </w:pPr>
      <w:r w:rsidRPr="000B7163">
        <w:lastRenderedPageBreak/>
        <w:t xml:space="preserve">    ul-LBT-FailureDetectionRecovery-r16      </w:t>
      </w:r>
      <w:r w:rsidRPr="000B7163">
        <w:rPr>
          <w:color w:val="993366"/>
        </w:rPr>
        <w:t>ENUMERATED</w:t>
      </w:r>
      <w:r w:rsidRPr="000B7163">
        <w:t xml:space="preserve"> {supported}     </w:t>
      </w:r>
      <w:r w:rsidRPr="000B7163">
        <w:rPr>
          <w:color w:val="993366"/>
        </w:rPr>
        <w:t>OPTIONAL</w:t>
      </w:r>
      <w:r w:rsidRPr="000B7163">
        <w:t>,</w:t>
      </w:r>
    </w:p>
    <w:p w14:paraId="6CC55980" w14:textId="77777777" w:rsidR="00CE26B0" w:rsidRPr="000B7163" w:rsidRDefault="00CE26B0" w:rsidP="00CE26B0">
      <w:pPr>
        <w:pStyle w:val="PL"/>
        <w:rPr>
          <w:color w:val="808080"/>
        </w:rPr>
      </w:pPr>
      <w:r w:rsidRPr="000B7163">
        <w:t xml:space="preserve">    </w:t>
      </w:r>
      <w:r w:rsidRPr="000B7163">
        <w:rPr>
          <w:color w:val="808080"/>
        </w:rPr>
        <w:t>-- R4 8-1: MPE</w:t>
      </w:r>
    </w:p>
    <w:p w14:paraId="6A077DEE" w14:textId="77777777" w:rsidR="00CE26B0" w:rsidRPr="000B7163" w:rsidRDefault="00CE26B0" w:rsidP="00CE26B0">
      <w:pPr>
        <w:pStyle w:val="PL"/>
      </w:pPr>
      <w:r w:rsidRPr="000B7163">
        <w:t xml:space="preserve">    tdd-MPE-P-MPR-Reporting-r16              </w:t>
      </w:r>
      <w:r w:rsidRPr="000B7163">
        <w:rPr>
          <w:color w:val="993366"/>
        </w:rPr>
        <w:t>ENUMERATED</w:t>
      </w:r>
      <w:r w:rsidRPr="000B7163">
        <w:t xml:space="preserve"> {supported}     </w:t>
      </w:r>
      <w:r w:rsidRPr="000B7163">
        <w:rPr>
          <w:color w:val="993366"/>
        </w:rPr>
        <w:t>OPTIONAL</w:t>
      </w:r>
      <w:r w:rsidRPr="000B7163">
        <w:t>,</w:t>
      </w:r>
    </w:p>
    <w:p w14:paraId="3C770C05" w14:textId="77777777" w:rsidR="00CE26B0" w:rsidRPr="000B7163" w:rsidRDefault="00CE26B0" w:rsidP="00CE26B0">
      <w:pPr>
        <w:pStyle w:val="PL"/>
      </w:pPr>
      <w:r w:rsidRPr="000B7163">
        <w:t xml:space="preserve">    lcid-ExtensionIAB-r16                    </w:t>
      </w:r>
      <w:r w:rsidRPr="000B7163">
        <w:rPr>
          <w:color w:val="993366"/>
        </w:rPr>
        <w:t>ENUMERATED</w:t>
      </w:r>
      <w:r w:rsidRPr="000B7163">
        <w:t xml:space="preserve"> {supported}     </w:t>
      </w:r>
      <w:r w:rsidRPr="000B7163">
        <w:rPr>
          <w:color w:val="993366"/>
        </w:rPr>
        <w:t>OPTIONAL</w:t>
      </w:r>
    </w:p>
    <w:p w14:paraId="3E14FF9F" w14:textId="77777777" w:rsidR="00CE26B0" w:rsidRPr="000B7163" w:rsidRDefault="00CE26B0" w:rsidP="00CE26B0">
      <w:pPr>
        <w:pStyle w:val="PL"/>
      </w:pPr>
      <w:r w:rsidRPr="000B7163">
        <w:t xml:space="preserve">    ]],</w:t>
      </w:r>
    </w:p>
    <w:p w14:paraId="469F4E81" w14:textId="77777777" w:rsidR="00CE26B0" w:rsidRPr="000B7163" w:rsidRDefault="00CE26B0" w:rsidP="00CE26B0">
      <w:pPr>
        <w:pStyle w:val="PL"/>
      </w:pPr>
      <w:r w:rsidRPr="000B7163">
        <w:t xml:space="preserve">    [[</w:t>
      </w:r>
    </w:p>
    <w:p w14:paraId="6893793C" w14:textId="77777777" w:rsidR="00CE26B0" w:rsidRPr="000B7163" w:rsidRDefault="00CE26B0" w:rsidP="00CE26B0">
      <w:pPr>
        <w:pStyle w:val="PL"/>
      </w:pPr>
      <w:r w:rsidRPr="000B7163">
        <w:t xml:space="preserve">    spCell-BFR-CBRA-r16                      </w:t>
      </w:r>
      <w:r w:rsidRPr="000B7163">
        <w:rPr>
          <w:color w:val="993366"/>
        </w:rPr>
        <w:t>ENUMERATED</w:t>
      </w:r>
      <w:r w:rsidRPr="000B7163">
        <w:t xml:space="preserve"> {supported}     </w:t>
      </w:r>
      <w:r w:rsidRPr="000B7163">
        <w:rPr>
          <w:color w:val="993366"/>
        </w:rPr>
        <w:t>OPTIONAL</w:t>
      </w:r>
    </w:p>
    <w:p w14:paraId="7C9EF2D9" w14:textId="77777777" w:rsidR="00CE26B0" w:rsidRPr="000B7163" w:rsidRDefault="00CE26B0" w:rsidP="00CE26B0">
      <w:pPr>
        <w:pStyle w:val="PL"/>
      </w:pPr>
      <w:r w:rsidRPr="000B7163">
        <w:t xml:space="preserve">    ]],</w:t>
      </w:r>
    </w:p>
    <w:p w14:paraId="78D758ED" w14:textId="77777777" w:rsidR="00CE26B0" w:rsidRPr="000B7163" w:rsidRDefault="00CE26B0" w:rsidP="00CE26B0">
      <w:pPr>
        <w:pStyle w:val="PL"/>
      </w:pPr>
      <w:r w:rsidRPr="000B7163">
        <w:t xml:space="preserve">    [[</w:t>
      </w:r>
    </w:p>
    <w:p w14:paraId="787B8417" w14:textId="77777777" w:rsidR="00CE26B0" w:rsidRPr="000B7163" w:rsidRDefault="00CE26B0" w:rsidP="00CE26B0">
      <w:pPr>
        <w:pStyle w:val="PL"/>
      </w:pPr>
      <w:r w:rsidRPr="000B7163">
        <w:t xml:space="preserve">    srs-ResourceId-Ext-r16                   </w:t>
      </w:r>
      <w:r w:rsidRPr="000B7163">
        <w:rPr>
          <w:color w:val="993366"/>
        </w:rPr>
        <w:t>ENUMERATED</w:t>
      </w:r>
      <w:r w:rsidRPr="000B7163">
        <w:t xml:space="preserve"> {supported}     </w:t>
      </w:r>
      <w:r w:rsidRPr="000B7163">
        <w:rPr>
          <w:color w:val="993366"/>
        </w:rPr>
        <w:t>OPTIONAL</w:t>
      </w:r>
    </w:p>
    <w:p w14:paraId="35875A45" w14:textId="77777777" w:rsidR="00CE26B0" w:rsidRPr="000B7163" w:rsidRDefault="00CE26B0" w:rsidP="00CE26B0">
      <w:pPr>
        <w:pStyle w:val="PL"/>
      </w:pPr>
      <w:r w:rsidRPr="000B7163">
        <w:t xml:space="preserve">    ]],</w:t>
      </w:r>
    </w:p>
    <w:p w14:paraId="249EE2E8" w14:textId="77777777" w:rsidR="00CE26B0" w:rsidRPr="000B7163" w:rsidRDefault="00CE26B0" w:rsidP="00CE26B0">
      <w:pPr>
        <w:pStyle w:val="PL"/>
      </w:pPr>
      <w:r w:rsidRPr="000B7163">
        <w:t xml:space="preserve">    [[</w:t>
      </w:r>
    </w:p>
    <w:p w14:paraId="7E73AFF3" w14:textId="77777777" w:rsidR="00CE26B0" w:rsidRPr="000B7163" w:rsidRDefault="00CE26B0" w:rsidP="00CE26B0">
      <w:pPr>
        <w:pStyle w:val="PL"/>
      </w:pPr>
      <w:r w:rsidRPr="000B7163">
        <w:t xml:space="preserve">    enhancedUuDRX-forSidelink-r17            </w:t>
      </w:r>
      <w:r w:rsidRPr="000B7163">
        <w:rPr>
          <w:color w:val="993366"/>
        </w:rPr>
        <w:t>ENUMERATED</w:t>
      </w:r>
      <w:r w:rsidRPr="000B7163">
        <w:t xml:space="preserve"> {supported}     </w:t>
      </w:r>
      <w:r w:rsidRPr="000B7163">
        <w:rPr>
          <w:color w:val="993366"/>
        </w:rPr>
        <w:t>OPTIONAL</w:t>
      </w:r>
      <w:r w:rsidRPr="000B7163">
        <w:t>,</w:t>
      </w:r>
    </w:p>
    <w:p w14:paraId="3731FD08" w14:textId="77777777" w:rsidR="00CE26B0" w:rsidRPr="000B7163" w:rsidRDefault="00CE26B0" w:rsidP="00CE26B0">
      <w:pPr>
        <w:pStyle w:val="PL"/>
        <w:rPr>
          <w:color w:val="808080"/>
        </w:rPr>
      </w:pPr>
      <w:r w:rsidRPr="000B7163">
        <w:t xml:space="preserve">    </w:t>
      </w:r>
      <w:r w:rsidRPr="000B7163">
        <w:rPr>
          <w:color w:val="808080"/>
        </w:rPr>
        <w:t>--27-10: Support of UL MAC CE based MG activation request for PRS measurements</w:t>
      </w:r>
    </w:p>
    <w:p w14:paraId="13C4EA36" w14:textId="77777777" w:rsidR="00CE26B0" w:rsidRPr="000B7163" w:rsidRDefault="00CE26B0" w:rsidP="00CE26B0">
      <w:pPr>
        <w:pStyle w:val="PL"/>
      </w:pPr>
      <w:r w:rsidRPr="000B7163">
        <w:t xml:space="preserve">    mg-ActivationRequestPRS-Meas-r17         </w:t>
      </w:r>
      <w:r w:rsidRPr="000B7163">
        <w:rPr>
          <w:color w:val="993366"/>
        </w:rPr>
        <w:t>ENUMERATED</w:t>
      </w:r>
      <w:r w:rsidRPr="000B7163">
        <w:t xml:space="preserve"> {supported}     </w:t>
      </w:r>
      <w:r w:rsidRPr="000B7163">
        <w:rPr>
          <w:color w:val="993366"/>
        </w:rPr>
        <w:t>OPTIONAL</w:t>
      </w:r>
      <w:r w:rsidRPr="000B7163">
        <w:t>,</w:t>
      </w:r>
    </w:p>
    <w:p w14:paraId="0459C5FB" w14:textId="77777777" w:rsidR="00CE26B0" w:rsidRPr="000B7163" w:rsidRDefault="00CE26B0" w:rsidP="00CE26B0">
      <w:pPr>
        <w:pStyle w:val="PL"/>
        <w:rPr>
          <w:color w:val="808080"/>
        </w:rPr>
      </w:pPr>
      <w:r w:rsidRPr="000B7163">
        <w:t xml:space="preserve">    </w:t>
      </w:r>
      <w:r w:rsidRPr="000B7163">
        <w:rPr>
          <w:color w:val="808080"/>
        </w:rPr>
        <w:t>--27-11: Support of DL MAC CE based MG activation request for PRS measurements</w:t>
      </w:r>
    </w:p>
    <w:p w14:paraId="030CCFAE" w14:textId="77777777" w:rsidR="00CE26B0" w:rsidRPr="000B7163" w:rsidRDefault="00CE26B0" w:rsidP="00CE26B0">
      <w:pPr>
        <w:pStyle w:val="PL"/>
      </w:pPr>
      <w:r w:rsidRPr="000B7163">
        <w:t xml:space="preserve">    mg-ActivationCommPRS-Meas-r17            </w:t>
      </w:r>
      <w:r w:rsidRPr="000B7163">
        <w:rPr>
          <w:color w:val="993366"/>
        </w:rPr>
        <w:t>ENUMERATED</w:t>
      </w:r>
      <w:r w:rsidRPr="000B7163">
        <w:t xml:space="preserve"> {supported}     </w:t>
      </w:r>
      <w:r w:rsidRPr="000B7163">
        <w:rPr>
          <w:color w:val="993366"/>
        </w:rPr>
        <w:t>OPTIONAL</w:t>
      </w:r>
      <w:r w:rsidRPr="000B7163">
        <w:t>,</w:t>
      </w:r>
    </w:p>
    <w:p w14:paraId="1D88011B" w14:textId="77777777" w:rsidR="00CE26B0" w:rsidRPr="000B7163" w:rsidRDefault="00CE26B0" w:rsidP="00CE26B0">
      <w:pPr>
        <w:pStyle w:val="PL"/>
      </w:pPr>
      <w:r w:rsidRPr="000B7163">
        <w:t xml:space="preserve">    intraCG-Prioritization-r17               </w:t>
      </w:r>
      <w:r w:rsidRPr="000B7163">
        <w:rPr>
          <w:color w:val="993366"/>
        </w:rPr>
        <w:t>ENUMERATED</w:t>
      </w:r>
      <w:r w:rsidRPr="000B7163">
        <w:t xml:space="preserve"> {supported}     </w:t>
      </w:r>
      <w:r w:rsidRPr="000B7163">
        <w:rPr>
          <w:color w:val="993366"/>
        </w:rPr>
        <w:t>OPTIONAL</w:t>
      </w:r>
      <w:r w:rsidRPr="000B7163">
        <w:t>,</w:t>
      </w:r>
    </w:p>
    <w:p w14:paraId="059F39D0" w14:textId="77777777" w:rsidR="00CE26B0" w:rsidRPr="000B7163" w:rsidRDefault="00CE26B0" w:rsidP="00CE26B0">
      <w:pPr>
        <w:pStyle w:val="PL"/>
      </w:pPr>
      <w:r w:rsidRPr="000B7163">
        <w:t xml:space="preserve">    jointPrioritizationCG-Retx-Timer-r17     </w:t>
      </w:r>
      <w:r w:rsidRPr="000B7163">
        <w:rPr>
          <w:color w:val="993366"/>
        </w:rPr>
        <w:t>ENUMERATED</w:t>
      </w:r>
      <w:r w:rsidRPr="000B7163">
        <w:t xml:space="preserve"> {supported}     </w:t>
      </w:r>
      <w:r w:rsidRPr="000B7163">
        <w:rPr>
          <w:color w:val="993366"/>
        </w:rPr>
        <w:t>OPTIONAL</w:t>
      </w:r>
      <w:r w:rsidRPr="000B7163">
        <w:t>,</w:t>
      </w:r>
    </w:p>
    <w:p w14:paraId="4879923D" w14:textId="77777777" w:rsidR="00CE26B0" w:rsidRPr="000B7163" w:rsidRDefault="00CE26B0" w:rsidP="00CE26B0">
      <w:pPr>
        <w:pStyle w:val="PL"/>
      </w:pPr>
      <w:r w:rsidRPr="000B7163">
        <w:t xml:space="preserve">    survivalTime-r17                         </w:t>
      </w:r>
      <w:r w:rsidRPr="000B7163">
        <w:rPr>
          <w:color w:val="993366"/>
        </w:rPr>
        <w:t>ENUMERATED</w:t>
      </w:r>
      <w:r w:rsidRPr="000B7163">
        <w:t xml:space="preserve"> {supported}     </w:t>
      </w:r>
      <w:r w:rsidRPr="000B7163">
        <w:rPr>
          <w:color w:val="993366"/>
        </w:rPr>
        <w:t>OPTIONAL</w:t>
      </w:r>
      <w:r w:rsidRPr="000B7163">
        <w:t>,</w:t>
      </w:r>
    </w:p>
    <w:p w14:paraId="7AEC1868" w14:textId="77777777" w:rsidR="00CE26B0" w:rsidRPr="000B7163" w:rsidRDefault="00CE26B0" w:rsidP="00CE26B0">
      <w:pPr>
        <w:pStyle w:val="PL"/>
      </w:pPr>
      <w:r w:rsidRPr="000B7163">
        <w:t xml:space="preserve">    lcg-ExtensionIAB-r17                     </w:t>
      </w:r>
      <w:r w:rsidRPr="000B7163">
        <w:rPr>
          <w:color w:val="993366"/>
        </w:rPr>
        <w:t>ENUMERATED</w:t>
      </w:r>
      <w:r w:rsidRPr="000B7163">
        <w:t xml:space="preserve"> {supported}     </w:t>
      </w:r>
      <w:r w:rsidRPr="000B7163">
        <w:rPr>
          <w:color w:val="993366"/>
        </w:rPr>
        <w:t>OPTIONAL</w:t>
      </w:r>
      <w:r w:rsidRPr="000B7163">
        <w:t>,</w:t>
      </w:r>
    </w:p>
    <w:p w14:paraId="4E713D59" w14:textId="77777777" w:rsidR="00CE26B0" w:rsidRPr="000B7163" w:rsidRDefault="00CE26B0" w:rsidP="00CE26B0">
      <w:pPr>
        <w:pStyle w:val="PL"/>
      </w:pPr>
      <w:r w:rsidRPr="000B7163">
        <w:t xml:space="preserve">    harq-FeedbackDisabled-r17                </w:t>
      </w:r>
      <w:r w:rsidRPr="000B7163">
        <w:rPr>
          <w:color w:val="993366"/>
        </w:rPr>
        <w:t>ENUMERATED</w:t>
      </w:r>
      <w:r w:rsidRPr="000B7163">
        <w:t xml:space="preserve"> {supported}     </w:t>
      </w:r>
      <w:r w:rsidRPr="000B7163">
        <w:rPr>
          <w:color w:val="993366"/>
        </w:rPr>
        <w:t>OPTIONAL</w:t>
      </w:r>
      <w:r w:rsidRPr="000B7163">
        <w:t>,</w:t>
      </w:r>
    </w:p>
    <w:p w14:paraId="694B6B00" w14:textId="77777777" w:rsidR="00CE26B0" w:rsidRPr="000B7163" w:rsidRDefault="00CE26B0" w:rsidP="00CE26B0">
      <w:pPr>
        <w:pStyle w:val="PL"/>
      </w:pPr>
      <w:r w:rsidRPr="000B7163">
        <w:t xml:space="preserve">    uplink-Harq-ModeB-r17                    </w:t>
      </w:r>
      <w:r w:rsidRPr="000B7163">
        <w:rPr>
          <w:color w:val="993366"/>
        </w:rPr>
        <w:t>ENUMERATED</w:t>
      </w:r>
      <w:r w:rsidRPr="000B7163">
        <w:t xml:space="preserve"> {supported}     </w:t>
      </w:r>
      <w:r w:rsidRPr="000B7163">
        <w:rPr>
          <w:color w:val="993366"/>
        </w:rPr>
        <w:t>OPTIONAL</w:t>
      </w:r>
      <w:r w:rsidRPr="000B7163">
        <w:t>,</w:t>
      </w:r>
    </w:p>
    <w:p w14:paraId="0D54DFE1" w14:textId="77777777" w:rsidR="00CE26B0" w:rsidRPr="000B7163" w:rsidRDefault="00CE26B0" w:rsidP="00CE26B0">
      <w:pPr>
        <w:pStyle w:val="PL"/>
      </w:pPr>
      <w:r w:rsidRPr="000B7163">
        <w:t xml:space="preserve">    sr-TriggeredBy-TA-Report-r17             </w:t>
      </w:r>
      <w:r w:rsidRPr="000B7163">
        <w:rPr>
          <w:color w:val="993366"/>
        </w:rPr>
        <w:t>ENUMERATED</w:t>
      </w:r>
      <w:r w:rsidRPr="000B7163">
        <w:t xml:space="preserve"> {supported}     </w:t>
      </w:r>
      <w:r w:rsidRPr="000B7163">
        <w:rPr>
          <w:color w:val="993366"/>
        </w:rPr>
        <w:t>OPTIONAL</w:t>
      </w:r>
      <w:r w:rsidRPr="000B7163">
        <w:t>,</w:t>
      </w:r>
    </w:p>
    <w:p w14:paraId="0C1D7E67" w14:textId="77777777" w:rsidR="00CE26B0" w:rsidRPr="000B7163" w:rsidRDefault="00CE26B0" w:rsidP="00CE26B0">
      <w:pPr>
        <w:pStyle w:val="PL"/>
      </w:pPr>
      <w:r w:rsidRPr="000B7163">
        <w:t xml:space="preserve">    extendedDRX-CycleInactive-r17            </w:t>
      </w:r>
      <w:r w:rsidRPr="000B7163">
        <w:rPr>
          <w:color w:val="993366"/>
        </w:rPr>
        <w:t>ENUMERATED</w:t>
      </w:r>
      <w:r w:rsidRPr="000B7163">
        <w:t xml:space="preserve"> {supported}     </w:t>
      </w:r>
      <w:r w:rsidRPr="000B7163">
        <w:rPr>
          <w:color w:val="993366"/>
        </w:rPr>
        <w:t>OPTIONAL</w:t>
      </w:r>
      <w:r w:rsidRPr="000B7163">
        <w:t>,</w:t>
      </w:r>
    </w:p>
    <w:p w14:paraId="6286E9B7" w14:textId="77777777" w:rsidR="00CE26B0" w:rsidRPr="000B7163" w:rsidRDefault="00CE26B0" w:rsidP="00CE26B0">
      <w:pPr>
        <w:pStyle w:val="PL"/>
      </w:pPr>
      <w:r w:rsidRPr="000B7163">
        <w:t xml:space="preserve">    simultaneousSR-PUSCH-DiffPUCCH-groups-r17 </w:t>
      </w:r>
      <w:r w:rsidRPr="000B7163">
        <w:rPr>
          <w:color w:val="993366"/>
        </w:rPr>
        <w:t>ENUMERATED</w:t>
      </w:r>
      <w:r w:rsidRPr="000B7163">
        <w:t xml:space="preserve"> {supported}    </w:t>
      </w:r>
      <w:r w:rsidRPr="000B7163">
        <w:rPr>
          <w:color w:val="993366"/>
        </w:rPr>
        <w:t>OPTIONAL</w:t>
      </w:r>
      <w:r w:rsidRPr="000B7163">
        <w:t>,</w:t>
      </w:r>
    </w:p>
    <w:p w14:paraId="6CC10970" w14:textId="77777777" w:rsidR="00CE26B0" w:rsidRPr="000B7163" w:rsidRDefault="00CE26B0" w:rsidP="00CE26B0">
      <w:pPr>
        <w:pStyle w:val="PL"/>
      </w:pPr>
      <w:r w:rsidRPr="000B7163">
        <w:t xml:space="preserve">    lastTransmissionUL-r17                   </w:t>
      </w:r>
      <w:r w:rsidRPr="000B7163">
        <w:rPr>
          <w:color w:val="993366"/>
        </w:rPr>
        <w:t>ENUMERATED</w:t>
      </w:r>
      <w:r w:rsidRPr="000B7163">
        <w:t xml:space="preserve"> {supported}     </w:t>
      </w:r>
      <w:r w:rsidRPr="000B7163">
        <w:rPr>
          <w:color w:val="993366"/>
        </w:rPr>
        <w:t>OPTIONAL</w:t>
      </w:r>
    </w:p>
    <w:p w14:paraId="44940679" w14:textId="77777777" w:rsidR="00CE26B0" w:rsidRPr="000B7163" w:rsidRDefault="00CE26B0" w:rsidP="00CE26B0">
      <w:pPr>
        <w:pStyle w:val="PL"/>
      </w:pPr>
      <w:r w:rsidRPr="000B7163">
        <w:t xml:space="preserve">    ]],</w:t>
      </w:r>
    </w:p>
    <w:p w14:paraId="7DC9224D" w14:textId="77777777" w:rsidR="00CE26B0" w:rsidRPr="000B7163" w:rsidRDefault="00CE26B0" w:rsidP="00CE26B0">
      <w:pPr>
        <w:pStyle w:val="PL"/>
      </w:pPr>
      <w:r w:rsidRPr="000B7163">
        <w:t xml:space="preserve">    [[</w:t>
      </w:r>
    </w:p>
    <w:p w14:paraId="2835D5B7" w14:textId="77777777" w:rsidR="00CE26B0" w:rsidRPr="000B7163" w:rsidRDefault="00CE26B0" w:rsidP="00CE26B0">
      <w:pPr>
        <w:pStyle w:val="PL"/>
      </w:pPr>
      <w:r w:rsidRPr="000B7163">
        <w:t xml:space="preserve">    harq-RTT-TimerDL-ForNTN-MulticastMBS-r17 </w:t>
      </w:r>
      <w:r w:rsidRPr="000B7163">
        <w:rPr>
          <w:color w:val="993366"/>
        </w:rPr>
        <w:t>ENUMERATED</w:t>
      </w:r>
      <w:r w:rsidRPr="000B7163">
        <w:t xml:space="preserve"> {supported}     </w:t>
      </w:r>
      <w:r w:rsidRPr="000B7163">
        <w:rPr>
          <w:color w:val="993366"/>
        </w:rPr>
        <w:t>OPTIONAL</w:t>
      </w:r>
    </w:p>
    <w:p w14:paraId="34549CFB" w14:textId="77777777" w:rsidR="00CE26B0" w:rsidRPr="000B7163" w:rsidRDefault="00CE26B0" w:rsidP="00CE26B0">
      <w:pPr>
        <w:pStyle w:val="PL"/>
      </w:pPr>
      <w:r w:rsidRPr="000B7163">
        <w:t xml:space="preserve">    ]],</w:t>
      </w:r>
    </w:p>
    <w:p w14:paraId="2D17184F" w14:textId="77777777" w:rsidR="00CE26B0" w:rsidRPr="000B7163" w:rsidRDefault="00CE26B0" w:rsidP="00CE26B0">
      <w:pPr>
        <w:pStyle w:val="PL"/>
      </w:pPr>
      <w:r w:rsidRPr="000B7163">
        <w:t xml:space="preserve">    [[</w:t>
      </w:r>
    </w:p>
    <w:p w14:paraId="6A0C6158" w14:textId="77777777" w:rsidR="00CE26B0" w:rsidRPr="000B7163" w:rsidRDefault="00CE26B0" w:rsidP="00CE26B0">
      <w:pPr>
        <w:pStyle w:val="PL"/>
      </w:pPr>
      <w:r w:rsidRPr="000B7163">
        <w:t xml:space="preserve">    sr-TriggeredByTA-ReportATG-r18           </w:t>
      </w:r>
      <w:r w:rsidRPr="000B7163">
        <w:rPr>
          <w:color w:val="993366"/>
        </w:rPr>
        <w:t>ENUMERATED</w:t>
      </w:r>
      <w:r w:rsidRPr="000B7163">
        <w:t xml:space="preserve"> {supported}     </w:t>
      </w:r>
      <w:r w:rsidRPr="000B7163">
        <w:rPr>
          <w:color w:val="993366"/>
        </w:rPr>
        <w:t>OPTIONAL</w:t>
      </w:r>
      <w:r w:rsidRPr="000B7163">
        <w:t>,</w:t>
      </w:r>
    </w:p>
    <w:p w14:paraId="77FF5438" w14:textId="77777777" w:rsidR="00CE26B0" w:rsidRPr="000B7163" w:rsidRDefault="00CE26B0" w:rsidP="00CE26B0">
      <w:pPr>
        <w:pStyle w:val="PL"/>
      </w:pPr>
      <w:r w:rsidRPr="000B7163">
        <w:t xml:space="preserve">    extendedDRX-CycleInactive-r18            </w:t>
      </w:r>
      <w:r w:rsidRPr="000B7163">
        <w:rPr>
          <w:color w:val="993366"/>
        </w:rPr>
        <w:t>ENUMERATED</w:t>
      </w:r>
      <w:r w:rsidRPr="000B7163">
        <w:t xml:space="preserve"> {supported}     </w:t>
      </w:r>
      <w:r w:rsidRPr="000B7163">
        <w:rPr>
          <w:color w:val="993366"/>
        </w:rPr>
        <w:t>OPTIONAL</w:t>
      </w:r>
      <w:r w:rsidRPr="000B7163">
        <w:t>,</w:t>
      </w:r>
    </w:p>
    <w:p w14:paraId="194ECDB9" w14:textId="77777777" w:rsidR="00CE26B0" w:rsidRPr="000B7163" w:rsidRDefault="00CE26B0" w:rsidP="00CE26B0">
      <w:pPr>
        <w:pStyle w:val="PL"/>
      </w:pPr>
      <w:r w:rsidRPr="000B7163">
        <w:t xml:space="preserve">    additionalBS-Table-r18                   </w:t>
      </w:r>
      <w:r w:rsidRPr="000B7163">
        <w:rPr>
          <w:color w:val="993366"/>
        </w:rPr>
        <w:t>ENUMERATED</w:t>
      </w:r>
      <w:r w:rsidRPr="000B7163">
        <w:t xml:space="preserve"> {supported}     </w:t>
      </w:r>
      <w:r w:rsidRPr="000B7163">
        <w:rPr>
          <w:color w:val="993366"/>
        </w:rPr>
        <w:t>OPTIONAL</w:t>
      </w:r>
      <w:r w:rsidRPr="000B7163">
        <w:t>,</w:t>
      </w:r>
    </w:p>
    <w:p w14:paraId="7F3702E7" w14:textId="77777777" w:rsidR="00CE26B0" w:rsidRPr="000B7163" w:rsidRDefault="00CE26B0" w:rsidP="00CE26B0">
      <w:pPr>
        <w:pStyle w:val="PL"/>
      </w:pPr>
      <w:r w:rsidRPr="000B7163">
        <w:t xml:space="preserve">    delayStatusReport-r18                    </w:t>
      </w:r>
      <w:r w:rsidRPr="000B7163">
        <w:rPr>
          <w:color w:val="993366"/>
        </w:rPr>
        <w:t>ENUMERATED</w:t>
      </w:r>
      <w:r w:rsidRPr="000B7163">
        <w:t xml:space="preserve"> {supported}     </w:t>
      </w:r>
      <w:r w:rsidRPr="000B7163">
        <w:rPr>
          <w:color w:val="993366"/>
        </w:rPr>
        <w:t>OPTIONAL</w:t>
      </w:r>
      <w:r w:rsidRPr="000B7163">
        <w:t>,</w:t>
      </w:r>
    </w:p>
    <w:p w14:paraId="7C7749CE" w14:textId="77777777" w:rsidR="00CE26B0" w:rsidRPr="000B7163" w:rsidRDefault="00CE26B0" w:rsidP="00CE26B0">
      <w:pPr>
        <w:pStyle w:val="PL"/>
      </w:pPr>
      <w:r w:rsidRPr="000B7163">
        <w:t xml:space="preserve">    cg-RetransmissionMonitoringDisabling-r18 </w:t>
      </w:r>
      <w:r w:rsidRPr="000B7163">
        <w:rPr>
          <w:color w:val="993366"/>
        </w:rPr>
        <w:t>ENUMERATED</w:t>
      </w:r>
      <w:r w:rsidRPr="000B7163">
        <w:t xml:space="preserve"> {supported}     </w:t>
      </w:r>
      <w:r w:rsidRPr="000B7163">
        <w:rPr>
          <w:color w:val="993366"/>
        </w:rPr>
        <w:t>OPTIONAL</w:t>
      </w:r>
      <w:r w:rsidRPr="000B7163">
        <w:t>,</w:t>
      </w:r>
    </w:p>
    <w:p w14:paraId="075767A3" w14:textId="77777777" w:rsidR="00CE26B0" w:rsidRPr="000B7163" w:rsidRDefault="00CE26B0" w:rsidP="00CE26B0">
      <w:pPr>
        <w:pStyle w:val="PL"/>
      </w:pPr>
      <w:r w:rsidRPr="000B7163">
        <w:t xml:space="preserve">    non-IntegerDRX-r18                       </w:t>
      </w:r>
      <w:r w:rsidRPr="000B7163">
        <w:rPr>
          <w:color w:val="993366"/>
        </w:rPr>
        <w:t>ENUMERATED</w:t>
      </w:r>
      <w:r w:rsidRPr="000B7163">
        <w:t xml:space="preserve"> {supported}     </w:t>
      </w:r>
      <w:r w:rsidRPr="000B7163">
        <w:rPr>
          <w:color w:val="993366"/>
        </w:rPr>
        <w:t>OPTIONAL</w:t>
      </w:r>
    </w:p>
    <w:p w14:paraId="3F2F9F2C" w14:textId="77777777" w:rsidR="00CE26B0" w:rsidRDefault="00CE26B0" w:rsidP="00CE26B0">
      <w:pPr>
        <w:pStyle w:val="PL"/>
        <w:rPr>
          <w:ins w:id="38" w:author="Ericsson" w:date="2024-09-30T14:18:00Z"/>
        </w:rPr>
      </w:pPr>
      <w:r w:rsidRPr="000B7163">
        <w:t xml:space="preserve">    ]]</w:t>
      </w:r>
      <w:ins w:id="39" w:author="Ericsson" w:date="2024-09-30T14:18:00Z">
        <w:r>
          <w:t>,</w:t>
        </w:r>
      </w:ins>
    </w:p>
    <w:p w14:paraId="20FA355A" w14:textId="77777777" w:rsidR="00CE26B0" w:rsidRDefault="00CE26B0" w:rsidP="00CE26B0">
      <w:pPr>
        <w:pStyle w:val="PL"/>
        <w:rPr>
          <w:ins w:id="40" w:author="Ericsson" w:date="2024-09-30T14:18:00Z"/>
        </w:rPr>
      </w:pPr>
      <w:ins w:id="41" w:author="Ericsson" w:date="2024-09-30T14:18:00Z">
        <w:r>
          <w:t xml:space="preserve">    [[</w:t>
        </w:r>
      </w:ins>
    </w:p>
    <w:p w14:paraId="39DD736B" w14:textId="6A880583" w:rsidR="00CE26B0" w:rsidRDefault="00CE26B0" w:rsidP="00CE26B0">
      <w:pPr>
        <w:pStyle w:val="PL"/>
        <w:rPr>
          <w:ins w:id="42" w:author="Ericsson" w:date="2024-09-30T14:18:00Z"/>
        </w:rPr>
      </w:pPr>
      <w:ins w:id="43" w:author="Ericsson" w:date="2024-09-30T14:18:00Z">
        <w:r>
          <w:t xml:space="preserve">    </w:t>
        </w:r>
      </w:ins>
      <w:ins w:id="44" w:author="Ericsson" w:date="2024-10-01T14:54:00Z">
        <w:r w:rsidR="00DA3B9D">
          <w:t>dpc</w:t>
        </w:r>
      </w:ins>
      <w:ins w:id="45" w:author="Ericsson" w:date="2024-09-30T14:18:00Z">
        <w:r>
          <w:t xml:space="preserve">-Reporting-r18                   </w:t>
        </w:r>
      </w:ins>
      <w:ins w:id="46" w:author="Ericsson" w:date="2024-10-01T14:54:00Z">
        <w:r w:rsidR="00DA3B9D">
          <w:t xml:space="preserve">    </w:t>
        </w:r>
      </w:ins>
      <w:ins w:id="47" w:author="Ericsson" w:date="2024-09-30T14:18:00Z">
        <w:r>
          <w:t xml:space="preserve"> </w:t>
        </w:r>
        <w:r w:rsidRPr="000B7163">
          <w:rPr>
            <w:color w:val="993366"/>
          </w:rPr>
          <w:t>ENUMERATED</w:t>
        </w:r>
        <w:r w:rsidRPr="000B7163">
          <w:t xml:space="preserve"> {supported}     </w:t>
        </w:r>
        <w:r w:rsidRPr="000B7163">
          <w:rPr>
            <w:color w:val="993366"/>
          </w:rPr>
          <w:t>OPTIONAL</w:t>
        </w:r>
      </w:ins>
    </w:p>
    <w:p w14:paraId="7FA1B2C6" w14:textId="77777777" w:rsidR="00CE26B0" w:rsidRPr="000B7163" w:rsidRDefault="00CE26B0" w:rsidP="00CE26B0">
      <w:pPr>
        <w:pStyle w:val="PL"/>
        <w:rPr>
          <w:ins w:id="48" w:author="Ericsson" w:date="2024-09-30T14:18:00Z"/>
        </w:rPr>
      </w:pPr>
      <w:ins w:id="49" w:author="Ericsson" w:date="2024-09-30T14:18:00Z">
        <w:r>
          <w:t xml:space="preserve">    ]]</w:t>
        </w:r>
      </w:ins>
    </w:p>
    <w:p w14:paraId="79544D23" w14:textId="77777777" w:rsidR="00CE26B0" w:rsidRPr="000B7163" w:rsidRDefault="00CE26B0" w:rsidP="00CE26B0">
      <w:pPr>
        <w:pStyle w:val="PL"/>
      </w:pPr>
    </w:p>
    <w:p w14:paraId="3220379E" w14:textId="77777777" w:rsidR="00CE26B0" w:rsidRPr="000B7163" w:rsidRDefault="00CE26B0" w:rsidP="00CE26B0">
      <w:pPr>
        <w:pStyle w:val="PL"/>
      </w:pPr>
      <w:r w:rsidRPr="000B7163">
        <w:t>}</w:t>
      </w:r>
    </w:p>
    <w:p w14:paraId="190284A3" w14:textId="77777777" w:rsidR="00CE26B0" w:rsidRPr="000B7163" w:rsidRDefault="00CE26B0" w:rsidP="00CE26B0">
      <w:pPr>
        <w:pStyle w:val="PL"/>
      </w:pPr>
    </w:p>
    <w:p w14:paraId="10A72BB2" w14:textId="77777777" w:rsidR="00CE26B0" w:rsidRPr="000B7163" w:rsidRDefault="00CE26B0" w:rsidP="00CE26B0">
      <w:pPr>
        <w:pStyle w:val="PL"/>
      </w:pPr>
      <w:r w:rsidRPr="000B7163">
        <w:t xml:space="preserve">MAC-ParametersFRX-Diff-r16 ::=  </w:t>
      </w:r>
      <w:r w:rsidRPr="000B7163">
        <w:rPr>
          <w:color w:val="993366"/>
        </w:rPr>
        <w:t>SEQUENCE</w:t>
      </w:r>
      <w:r w:rsidRPr="000B7163">
        <w:t xml:space="preserve"> {</w:t>
      </w:r>
    </w:p>
    <w:p w14:paraId="78441444" w14:textId="77777777" w:rsidR="00CE26B0" w:rsidRPr="000B7163" w:rsidRDefault="00CE26B0" w:rsidP="00CE26B0">
      <w:pPr>
        <w:pStyle w:val="PL"/>
      </w:pPr>
      <w:r w:rsidRPr="000B7163">
        <w:t xml:space="preserve">    directMCG-SCellActivation-r16           </w:t>
      </w:r>
      <w:r w:rsidRPr="000B7163">
        <w:rPr>
          <w:color w:val="993366"/>
        </w:rPr>
        <w:t>ENUMERATED</w:t>
      </w:r>
      <w:r w:rsidRPr="000B7163">
        <w:t xml:space="preserve"> {supported}      </w:t>
      </w:r>
      <w:r w:rsidRPr="000B7163">
        <w:rPr>
          <w:color w:val="993366"/>
        </w:rPr>
        <w:t>OPTIONAL</w:t>
      </w:r>
      <w:r w:rsidRPr="000B7163">
        <w:t>,</w:t>
      </w:r>
    </w:p>
    <w:p w14:paraId="66CA7547" w14:textId="77777777" w:rsidR="00CE26B0" w:rsidRPr="000B7163" w:rsidRDefault="00CE26B0" w:rsidP="00CE26B0">
      <w:pPr>
        <w:pStyle w:val="PL"/>
      </w:pPr>
      <w:r w:rsidRPr="000B7163">
        <w:t xml:space="preserve">    directMCG-SCellActivationResume-r16     </w:t>
      </w:r>
      <w:r w:rsidRPr="000B7163">
        <w:rPr>
          <w:color w:val="993366"/>
        </w:rPr>
        <w:t>ENUMERATED</w:t>
      </w:r>
      <w:r w:rsidRPr="000B7163">
        <w:t xml:space="preserve"> {supported}      </w:t>
      </w:r>
      <w:r w:rsidRPr="000B7163">
        <w:rPr>
          <w:color w:val="993366"/>
        </w:rPr>
        <w:t>OPTIONAL</w:t>
      </w:r>
      <w:r w:rsidRPr="000B7163">
        <w:t>,</w:t>
      </w:r>
    </w:p>
    <w:p w14:paraId="00021950" w14:textId="77777777" w:rsidR="00CE26B0" w:rsidRPr="000B7163" w:rsidRDefault="00CE26B0" w:rsidP="00CE26B0">
      <w:pPr>
        <w:pStyle w:val="PL"/>
      </w:pPr>
      <w:r w:rsidRPr="000B7163">
        <w:t xml:space="preserve">    directSCG-SCellActivation-r16           </w:t>
      </w:r>
      <w:r w:rsidRPr="000B7163">
        <w:rPr>
          <w:color w:val="993366"/>
        </w:rPr>
        <w:t>ENUMERATED</w:t>
      </w:r>
      <w:r w:rsidRPr="000B7163">
        <w:t xml:space="preserve"> {supported}      </w:t>
      </w:r>
      <w:r w:rsidRPr="000B7163">
        <w:rPr>
          <w:color w:val="993366"/>
        </w:rPr>
        <w:t>OPTIONAL</w:t>
      </w:r>
      <w:r w:rsidRPr="000B7163">
        <w:t>,</w:t>
      </w:r>
    </w:p>
    <w:p w14:paraId="6B91B07B" w14:textId="77777777" w:rsidR="00CE26B0" w:rsidRPr="000B7163" w:rsidRDefault="00CE26B0" w:rsidP="00CE26B0">
      <w:pPr>
        <w:pStyle w:val="PL"/>
      </w:pPr>
      <w:r w:rsidRPr="000B7163">
        <w:t xml:space="preserve">    directSCG-SCellActivationResume-r16     </w:t>
      </w:r>
      <w:r w:rsidRPr="000B7163">
        <w:rPr>
          <w:color w:val="993366"/>
        </w:rPr>
        <w:t>ENUMERATED</w:t>
      </w:r>
      <w:r w:rsidRPr="000B7163">
        <w:t xml:space="preserve"> {supported}      </w:t>
      </w:r>
      <w:r w:rsidRPr="000B7163">
        <w:rPr>
          <w:color w:val="993366"/>
        </w:rPr>
        <w:t>OPTIONAL</w:t>
      </w:r>
      <w:r w:rsidRPr="000B7163">
        <w:t>,</w:t>
      </w:r>
    </w:p>
    <w:p w14:paraId="4F2C5525" w14:textId="77777777" w:rsidR="00CE26B0" w:rsidRPr="000B7163" w:rsidRDefault="00CE26B0" w:rsidP="00CE26B0">
      <w:pPr>
        <w:pStyle w:val="PL"/>
        <w:rPr>
          <w:color w:val="808080"/>
        </w:rPr>
      </w:pPr>
      <w:r w:rsidRPr="000B7163">
        <w:t xml:space="preserve">    </w:t>
      </w:r>
      <w:r w:rsidRPr="000B7163">
        <w:rPr>
          <w:color w:val="808080"/>
        </w:rPr>
        <w:t>-- R1 19-1: DRX Adaptation</w:t>
      </w:r>
    </w:p>
    <w:p w14:paraId="72CB5ACF" w14:textId="77777777" w:rsidR="00CE26B0" w:rsidRPr="000B7163" w:rsidRDefault="00CE26B0" w:rsidP="00CE26B0">
      <w:pPr>
        <w:pStyle w:val="PL"/>
      </w:pPr>
      <w:r w:rsidRPr="000B7163">
        <w:t xml:space="preserve">    drx-Adaptation-r16          </w:t>
      </w:r>
      <w:r w:rsidRPr="000B7163">
        <w:rPr>
          <w:color w:val="993366"/>
        </w:rPr>
        <w:t>SEQUENCE</w:t>
      </w:r>
      <w:r w:rsidRPr="000B7163">
        <w:t xml:space="preserve"> {</w:t>
      </w:r>
    </w:p>
    <w:p w14:paraId="7E67A664" w14:textId="77777777" w:rsidR="00CE26B0" w:rsidRPr="000B7163" w:rsidRDefault="00CE26B0" w:rsidP="00CE26B0">
      <w:pPr>
        <w:pStyle w:val="PL"/>
      </w:pPr>
      <w:r w:rsidRPr="000B7163">
        <w:t xml:space="preserve">        non-SharedSpectrumChAccess-r16      MinTimeGap-r16              </w:t>
      </w:r>
      <w:r w:rsidRPr="000B7163">
        <w:rPr>
          <w:color w:val="993366"/>
        </w:rPr>
        <w:t>OPTIONAL</w:t>
      </w:r>
      <w:r w:rsidRPr="000B7163">
        <w:t>,</w:t>
      </w:r>
    </w:p>
    <w:p w14:paraId="69673972" w14:textId="77777777" w:rsidR="00CE26B0" w:rsidRPr="000B7163" w:rsidRDefault="00CE26B0" w:rsidP="00CE26B0">
      <w:pPr>
        <w:pStyle w:val="PL"/>
      </w:pPr>
      <w:r w:rsidRPr="000B7163">
        <w:lastRenderedPageBreak/>
        <w:t xml:space="preserve">        sharedSpectrumChAccess-r16          MinTimeGap-r16              </w:t>
      </w:r>
      <w:r w:rsidRPr="000B7163">
        <w:rPr>
          <w:color w:val="993366"/>
        </w:rPr>
        <w:t>OPTIONAL</w:t>
      </w:r>
    </w:p>
    <w:p w14:paraId="3813B2A4" w14:textId="77777777" w:rsidR="00CE26B0" w:rsidRPr="000B7163" w:rsidRDefault="00CE26B0" w:rsidP="00CE26B0">
      <w:pPr>
        <w:pStyle w:val="PL"/>
      </w:pPr>
      <w:r w:rsidRPr="000B7163">
        <w:t xml:space="preserve">    }                                                                   </w:t>
      </w:r>
      <w:r w:rsidRPr="000B7163">
        <w:rPr>
          <w:color w:val="993366"/>
        </w:rPr>
        <w:t>OPTIONAL</w:t>
      </w:r>
      <w:r w:rsidRPr="000B7163">
        <w:t>,</w:t>
      </w:r>
    </w:p>
    <w:p w14:paraId="66B90A74" w14:textId="77777777" w:rsidR="00CE26B0" w:rsidRPr="000B7163" w:rsidRDefault="00CE26B0" w:rsidP="00CE26B0">
      <w:pPr>
        <w:pStyle w:val="PL"/>
      </w:pPr>
      <w:r w:rsidRPr="000B7163">
        <w:t xml:space="preserve">    ...</w:t>
      </w:r>
    </w:p>
    <w:p w14:paraId="63D2EBEA" w14:textId="77777777" w:rsidR="00CE26B0" w:rsidRPr="000B7163" w:rsidRDefault="00CE26B0" w:rsidP="00CE26B0">
      <w:pPr>
        <w:pStyle w:val="PL"/>
      </w:pPr>
      <w:r w:rsidRPr="000B7163">
        <w:t>}</w:t>
      </w:r>
    </w:p>
    <w:p w14:paraId="2DB15FCD" w14:textId="77777777" w:rsidR="00CE26B0" w:rsidRPr="000B7163" w:rsidRDefault="00CE26B0" w:rsidP="00CE26B0">
      <w:pPr>
        <w:pStyle w:val="PL"/>
      </w:pPr>
    </w:p>
    <w:p w14:paraId="08B5159D" w14:textId="77777777" w:rsidR="00CE26B0" w:rsidRPr="000B7163" w:rsidRDefault="00CE26B0" w:rsidP="00CE26B0">
      <w:pPr>
        <w:pStyle w:val="PL"/>
      </w:pPr>
      <w:r w:rsidRPr="000B7163">
        <w:t xml:space="preserve">MAC-ParametersFR2-2-r17 ::=  </w:t>
      </w:r>
      <w:r w:rsidRPr="000B7163">
        <w:rPr>
          <w:color w:val="993366"/>
        </w:rPr>
        <w:t>SEQUENCE</w:t>
      </w:r>
      <w:r w:rsidRPr="000B7163">
        <w:t xml:space="preserve"> {</w:t>
      </w:r>
    </w:p>
    <w:p w14:paraId="260AEF38" w14:textId="77777777" w:rsidR="00CE26B0" w:rsidRPr="000B7163" w:rsidRDefault="00CE26B0" w:rsidP="00CE26B0">
      <w:pPr>
        <w:pStyle w:val="PL"/>
      </w:pPr>
      <w:r w:rsidRPr="000B7163">
        <w:t xml:space="preserve">    directMCG-SCellActivation-r17           </w:t>
      </w:r>
      <w:r w:rsidRPr="000B7163">
        <w:rPr>
          <w:color w:val="993366"/>
        </w:rPr>
        <w:t>ENUMERATED</w:t>
      </w:r>
      <w:r w:rsidRPr="000B7163">
        <w:t xml:space="preserve"> {supported}      </w:t>
      </w:r>
      <w:r w:rsidRPr="000B7163">
        <w:rPr>
          <w:color w:val="993366"/>
        </w:rPr>
        <w:t>OPTIONAL</w:t>
      </w:r>
      <w:r w:rsidRPr="000B7163">
        <w:t>,</w:t>
      </w:r>
    </w:p>
    <w:p w14:paraId="0C880041" w14:textId="77777777" w:rsidR="00CE26B0" w:rsidRPr="000B7163" w:rsidRDefault="00CE26B0" w:rsidP="00CE26B0">
      <w:pPr>
        <w:pStyle w:val="PL"/>
      </w:pPr>
      <w:r w:rsidRPr="000B7163">
        <w:t xml:space="preserve">    directMCG-SCellActivationResume-r17     </w:t>
      </w:r>
      <w:r w:rsidRPr="000B7163">
        <w:rPr>
          <w:color w:val="993366"/>
        </w:rPr>
        <w:t>ENUMERATED</w:t>
      </w:r>
      <w:r w:rsidRPr="000B7163">
        <w:t xml:space="preserve"> {supported}      </w:t>
      </w:r>
      <w:r w:rsidRPr="000B7163">
        <w:rPr>
          <w:color w:val="993366"/>
        </w:rPr>
        <w:t>OPTIONAL</w:t>
      </w:r>
      <w:r w:rsidRPr="000B7163">
        <w:t>,</w:t>
      </w:r>
    </w:p>
    <w:p w14:paraId="587E66F9" w14:textId="77777777" w:rsidR="00CE26B0" w:rsidRPr="000B7163" w:rsidRDefault="00CE26B0" w:rsidP="00CE26B0">
      <w:pPr>
        <w:pStyle w:val="PL"/>
      </w:pPr>
      <w:r w:rsidRPr="000B7163">
        <w:t xml:space="preserve">    directSCG-SCellActivation-r17           </w:t>
      </w:r>
      <w:r w:rsidRPr="000B7163">
        <w:rPr>
          <w:color w:val="993366"/>
        </w:rPr>
        <w:t>ENUMERATED</w:t>
      </w:r>
      <w:r w:rsidRPr="000B7163">
        <w:t xml:space="preserve"> {supported}      </w:t>
      </w:r>
      <w:r w:rsidRPr="000B7163">
        <w:rPr>
          <w:color w:val="993366"/>
        </w:rPr>
        <w:t>OPTIONAL</w:t>
      </w:r>
      <w:r w:rsidRPr="000B7163">
        <w:t>,</w:t>
      </w:r>
    </w:p>
    <w:p w14:paraId="0441427E" w14:textId="77777777" w:rsidR="00CE26B0" w:rsidRPr="000B7163" w:rsidRDefault="00CE26B0" w:rsidP="00CE26B0">
      <w:pPr>
        <w:pStyle w:val="PL"/>
      </w:pPr>
      <w:r w:rsidRPr="000B7163">
        <w:t xml:space="preserve">    directSCG-SCellActivationResume-r17     </w:t>
      </w:r>
      <w:r w:rsidRPr="000B7163">
        <w:rPr>
          <w:color w:val="993366"/>
        </w:rPr>
        <w:t>ENUMERATED</w:t>
      </w:r>
      <w:r w:rsidRPr="000B7163">
        <w:t xml:space="preserve"> {supported}      </w:t>
      </w:r>
      <w:r w:rsidRPr="000B7163">
        <w:rPr>
          <w:color w:val="993366"/>
        </w:rPr>
        <w:t>OPTIONAL</w:t>
      </w:r>
      <w:r w:rsidRPr="000B7163">
        <w:t>,</w:t>
      </w:r>
    </w:p>
    <w:p w14:paraId="56A07BB1" w14:textId="77777777" w:rsidR="00CE26B0" w:rsidRPr="000B7163" w:rsidRDefault="00CE26B0" w:rsidP="00CE26B0">
      <w:pPr>
        <w:pStyle w:val="PL"/>
      </w:pPr>
      <w:r w:rsidRPr="000B7163">
        <w:t xml:space="preserve">    drx-Adaptation-r17       </w:t>
      </w:r>
      <w:r w:rsidRPr="000B7163">
        <w:rPr>
          <w:color w:val="993366"/>
        </w:rPr>
        <w:t>SEQUENCE</w:t>
      </w:r>
      <w:r w:rsidRPr="000B7163">
        <w:t xml:space="preserve"> {</w:t>
      </w:r>
    </w:p>
    <w:p w14:paraId="65B61DAD" w14:textId="77777777" w:rsidR="00CE26B0" w:rsidRPr="000B7163" w:rsidRDefault="00CE26B0" w:rsidP="00CE26B0">
      <w:pPr>
        <w:pStyle w:val="PL"/>
      </w:pPr>
      <w:r w:rsidRPr="000B7163">
        <w:t xml:space="preserve">        non-SharedSpectrumChAccess-r17      MinTimeGapFR2-2-r17         </w:t>
      </w:r>
      <w:r w:rsidRPr="000B7163">
        <w:rPr>
          <w:color w:val="993366"/>
        </w:rPr>
        <w:t>OPTIONAL</w:t>
      </w:r>
      <w:r w:rsidRPr="000B7163">
        <w:t>,</w:t>
      </w:r>
    </w:p>
    <w:p w14:paraId="169D50AA" w14:textId="77777777" w:rsidR="00CE26B0" w:rsidRPr="000B7163" w:rsidRDefault="00CE26B0" w:rsidP="00CE26B0">
      <w:pPr>
        <w:pStyle w:val="PL"/>
      </w:pPr>
      <w:r w:rsidRPr="000B7163">
        <w:t xml:space="preserve">        sharedSpectrumChAccess-r17          MinTimeGapFR2-2-r17         </w:t>
      </w:r>
      <w:r w:rsidRPr="000B7163">
        <w:rPr>
          <w:color w:val="993366"/>
        </w:rPr>
        <w:t>OPTIONAL</w:t>
      </w:r>
    </w:p>
    <w:p w14:paraId="2C2C42EE" w14:textId="77777777" w:rsidR="00CE26B0" w:rsidRPr="000B7163" w:rsidRDefault="00CE26B0" w:rsidP="00CE26B0">
      <w:pPr>
        <w:pStyle w:val="PL"/>
      </w:pPr>
      <w:r w:rsidRPr="000B7163">
        <w:t xml:space="preserve">    }                                                                   </w:t>
      </w:r>
      <w:r w:rsidRPr="000B7163">
        <w:rPr>
          <w:color w:val="993366"/>
        </w:rPr>
        <w:t>OPTIONAL</w:t>
      </w:r>
      <w:r w:rsidRPr="000B7163">
        <w:t>,</w:t>
      </w:r>
    </w:p>
    <w:p w14:paraId="39106EA4" w14:textId="77777777" w:rsidR="00CE26B0" w:rsidRPr="000B7163" w:rsidRDefault="00CE26B0" w:rsidP="00CE26B0">
      <w:pPr>
        <w:pStyle w:val="PL"/>
      </w:pPr>
      <w:r w:rsidRPr="000B7163">
        <w:t xml:space="preserve">    ...</w:t>
      </w:r>
    </w:p>
    <w:p w14:paraId="46715CAC" w14:textId="77777777" w:rsidR="00CE26B0" w:rsidRPr="000B7163" w:rsidRDefault="00CE26B0" w:rsidP="00CE26B0">
      <w:pPr>
        <w:pStyle w:val="PL"/>
      </w:pPr>
      <w:r w:rsidRPr="000B7163">
        <w:t>}</w:t>
      </w:r>
    </w:p>
    <w:p w14:paraId="05FD1D30" w14:textId="77777777" w:rsidR="00CE26B0" w:rsidRPr="000B7163" w:rsidRDefault="00CE26B0" w:rsidP="00CE26B0">
      <w:pPr>
        <w:pStyle w:val="PL"/>
      </w:pPr>
    </w:p>
    <w:p w14:paraId="5A5560B9" w14:textId="77777777" w:rsidR="00CE26B0" w:rsidRPr="000B7163" w:rsidRDefault="00CE26B0" w:rsidP="00CE26B0">
      <w:pPr>
        <w:pStyle w:val="PL"/>
      </w:pPr>
      <w:r w:rsidRPr="000B7163">
        <w:t xml:space="preserve">MAC-ParametersXDD-Diff ::=  </w:t>
      </w:r>
      <w:r w:rsidRPr="000B7163">
        <w:rPr>
          <w:color w:val="993366"/>
        </w:rPr>
        <w:t>SEQUENCE</w:t>
      </w:r>
      <w:r w:rsidRPr="000B7163">
        <w:t xml:space="preserve"> {</w:t>
      </w:r>
    </w:p>
    <w:p w14:paraId="186C9272" w14:textId="77777777" w:rsidR="00CE26B0" w:rsidRPr="000B7163" w:rsidRDefault="00CE26B0" w:rsidP="00CE26B0">
      <w:pPr>
        <w:pStyle w:val="PL"/>
      </w:pPr>
      <w:r w:rsidRPr="000B7163">
        <w:t xml:space="preserve">    skipUplinkTxDynamic                     </w:t>
      </w:r>
      <w:r w:rsidRPr="000B7163">
        <w:rPr>
          <w:color w:val="993366"/>
        </w:rPr>
        <w:t>ENUMERATED</w:t>
      </w:r>
      <w:r w:rsidRPr="000B7163">
        <w:t xml:space="preserve"> {supported}     </w:t>
      </w:r>
      <w:r w:rsidRPr="000B7163">
        <w:rPr>
          <w:color w:val="993366"/>
        </w:rPr>
        <w:t>OPTIONAL</w:t>
      </w:r>
      <w:r w:rsidRPr="000B7163">
        <w:t>,</w:t>
      </w:r>
    </w:p>
    <w:p w14:paraId="183ACED9" w14:textId="77777777" w:rsidR="00CE26B0" w:rsidRPr="000B7163" w:rsidRDefault="00CE26B0" w:rsidP="00CE26B0">
      <w:pPr>
        <w:pStyle w:val="PL"/>
      </w:pPr>
      <w:r w:rsidRPr="000B7163">
        <w:t xml:space="preserve">    logicalChannelSR-DelayTimer             </w:t>
      </w:r>
      <w:r w:rsidRPr="000B7163">
        <w:rPr>
          <w:color w:val="993366"/>
        </w:rPr>
        <w:t>ENUMERATED</w:t>
      </w:r>
      <w:r w:rsidRPr="000B7163">
        <w:t xml:space="preserve"> {supported}     </w:t>
      </w:r>
      <w:r w:rsidRPr="000B7163">
        <w:rPr>
          <w:color w:val="993366"/>
        </w:rPr>
        <w:t>OPTIONAL</w:t>
      </w:r>
      <w:r w:rsidRPr="000B7163">
        <w:t>,</w:t>
      </w:r>
    </w:p>
    <w:p w14:paraId="231E0D7C" w14:textId="77777777" w:rsidR="00CE26B0" w:rsidRPr="000B7163" w:rsidRDefault="00CE26B0" w:rsidP="00CE26B0">
      <w:pPr>
        <w:pStyle w:val="PL"/>
      </w:pPr>
      <w:r w:rsidRPr="000B7163">
        <w:t xml:space="preserve">    longDRX-Cycle                           </w:t>
      </w:r>
      <w:r w:rsidRPr="000B7163">
        <w:rPr>
          <w:color w:val="993366"/>
        </w:rPr>
        <w:t>ENUMERATED</w:t>
      </w:r>
      <w:r w:rsidRPr="000B7163">
        <w:t xml:space="preserve"> {supported}     </w:t>
      </w:r>
      <w:r w:rsidRPr="000B7163">
        <w:rPr>
          <w:color w:val="993366"/>
        </w:rPr>
        <w:t>OPTIONAL</w:t>
      </w:r>
      <w:r w:rsidRPr="000B7163">
        <w:t>,</w:t>
      </w:r>
    </w:p>
    <w:p w14:paraId="52F81FCB" w14:textId="77777777" w:rsidR="00CE26B0" w:rsidRPr="000B7163" w:rsidRDefault="00CE26B0" w:rsidP="00CE26B0">
      <w:pPr>
        <w:pStyle w:val="PL"/>
      </w:pPr>
      <w:r w:rsidRPr="000B7163">
        <w:t xml:space="preserve">    shortDRX-Cycle                          </w:t>
      </w:r>
      <w:r w:rsidRPr="000B7163">
        <w:rPr>
          <w:color w:val="993366"/>
        </w:rPr>
        <w:t>ENUMERATED</w:t>
      </w:r>
      <w:r w:rsidRPr="000B7163">
        <w:t xml:space="preserve"> {supported}     </w:t>
      </w:r>
      <w:r w:rsidRPr="000B7163">
        <w:rPr>
          <w:color w:val="993366"/>
        </w:rPr>
        <w:t>OPTIONAL</w:t>
      </w:r>
      <w:r w:rsidRPr="000B7163">
        <w:t>,</w:t>
      </w:r>
    </w:p>
    <w:p w14:paraId="13E88F1B" w14:textId="77777777" w:rsidR="00CE26B0" w:rsidRPr="000B7163" w:rsidRDefault="00CE26B0" w:rsidP="00CE26B0">
      <w:pPr>
        <w:pStyle w:val="PL"/>
      </w:pPr>
      <w:r w:rsidRPr="000B7163">
        <w:t xml:space="preserve">    multipleSR-Configurations               </w:t>
      </w:r>
      <w:r w:rsidRPr="000B7163">
        <w:rPr>
          <w:color w:val="993366"/>
        </w:rPr>
        <w:t>ENUMERATED</w:t>
      </w:r>
      <w:r w:rsidRPr="000B7163">
        <w:t xml:space="preserve"> {supported}     </w:t>
      </w:r>
      <w:r w:rsidRPr="000B7163">
        <w:rPr>
          <w:color w:val="993366"/>
        </w:rPr>
        <w:t>OPTIONAL</w:t>
      </w:r>
      <w:r w:rsidRPr="000B7163">
        <w:t>,</w:t>
      </w:r>
    </w:p>
    <w:p w14:paraId="5BC6C8E9" w14:textId="77777777" w:rsidR="00CE26B0" w:rsidRPr="000B7163" w:rsidRDefault="00CE26B0" w:rsidP="00CE26B0">
      <w:pPr>
        <w:pStyle w:val="PL"/>
      </w:pPr>
      <w:r w:rsidRPr="000B7163">
        <w:t xml:space="preserve">    multipleConfiguredGrants                </w:t>
      </w:r>
      <w:r w:rsidRPr="000B7163">
        <w:rPr>
          <w:color w:val="993366"/>
        </w:rPr>
        <w:t>ENUMERATED</w:t>
      </w:r>
      <w:r w:rsidRPr="000B7163">
        <w:t xml:space="preserve"> {supported}     </w:t>
      </w:r>
      <w:r w:rsidRPr="000B7163">
        <w:rPr>
          <w:color w:val="993366"/>
        </w:rPr>
        <w:t>OPTIONAL</w:t>
      </w:r>
      <w:r w:rsidRPr="000B7163">
        <w:t>,</w:t>
      </w:r>
    </w:p>
    <w:p w14:paraId="74168522" w14:textId="77777777" w:rsidR="00CE26B0" w:rsidRPr="000B7163" w:rsidRDefault="00CE26B0" w:rsidP="00CE26B0">
      <w:pPr>
        <w:pStyle w:val="PL"/>
      </w:pPr>
      <w:r w:rsidRPr="000B7163">
        <w:t xml:space="preserve">    ...,</w:t>
      </w:r>
    </w:p>
    <w:p w14:paraId="1EFE582C" w14:textId="77777777" w:rsidR="00CE26B0" w:rsidRPr="000B7163" w:rsidRDefault="00CE26B0" w:rsidP="00CE26B0">
      <w:pPr>
        <w:pStyle w:val="PL"/>
      </w:pPr>
      <w:r w:rsidRPr="000B7163">
        <w:t xml:space="preserve">    [[</w:t>
      </w:r>
    </w:p>
    <w:p w14:paraId="1E895C57" w14:textId="77777777" w:rsidR="00CE26B0" w:rsidRPr="000B7163" w:rsidRDefault="00CE26B0" w:rsidP="00CE26B0">
      <w:pPr>
        <w:pStyle w:val="PL"/>
      </w:pPr>
      <w:r w:rsidRPr="000B7163">
        <w:t xml:space="preserve">    secondaryDRX-Group-r16                  </w:t>
      </w:r>
      <w:r w:rsidRPr="000B7163">
        <w:rPr>
          <w:color w:val="993366"/>
        </w:rPr>
        <w:t>ENUMERATED</w:t>
      </w:r>
      <w:r w:rsidRPr="000B7163">
        <w:t xml:space="preserve"> {supported}     </w:t>
      </w:r>
      <w:r w:rsidRPr="000B7163">
        <w:rPr>
          <w:color w:val="993366"/>
        </w:rPr>
        <w:t>OPTIONAL</w:t>
      </w:r>
    </w:p>
    <w:p w14:paraId="16A82C9B" w14:textId="77777777" w:rsidR="00CE26B0" w:rsidRPr="000B7163" w:rsidRDefault="00CE26B0" w:rsidP="00CE26B0">
      <w:pPr>
        <w:pStyle w:val="PL"/>
      </w:pPr>
      <w:r w:rsidRPr="000B7163">
        <w:t xml:space="preserve">    ]],</w:t>
      </w:r>
    </w:p>
    <w:p w14:paraId="4CC3F639" w14:textId="77777777" w:rsidR="00CE26B0" w:rsidRPr="000B7163" w:rsidRDefault="00CE26B0" w:rsidP="00CE26B0">
      <w:pPr>
        <w:pStyle w:val="PL"/>
      </w:pPr>
      <w:r w:rsidRPr="000B7163">
        <w:t xml:space="preserve">    [[</w:t>
      </w:r>
    </w:p>
    <w:p w14:paraId="14C9C03A" w14:textId="77777777" w:rsidR="00CE26B0" w:rsidRPr="000B7163" w:rsidRDefault="00CE26B0" w:rsidP="00CE26B0">
      <w:pPr>
        <w:pStyle w:val="PL"/>
      </w:pPr>
      <w:r w:rsidRPr="000B7163">
        <w:t xml:space="preserve">    enhancedSkipUplinkTxDynamic-r16         </w:t>
      </w:r>
      <w:r w:rsidRPr="000B7163">
        <w:rPr>
          <w:color w:val="993366"/>
        </w:rPr>
        <w:t>ENUMERATED</w:t>
      </w:r>
      <w:r w:rsidRPr="000B7163">
        <w:t xml:space="preserve"> {supported}     </w:t>
      </w:r>
      <w:r w:rsidRPr="000B7163">
        <w:rPr>
          <w:color w:val="993366"/>
        </w:rPr>
        <w:t>OPTIONAL</w:t>
      </w:r>
      <w:r w:rsidRPr="000B7163">
        <w:t>,</w:t>
      </w:r>
    </w:p>
    <w:p w14:paraId="1AE02A8B" w14:textId="77777777" w:rsidR="00CE26B0" w:rsidRPr="000B7163" w:rsidRDefault="00CE26B0" w:rsidP="00CE26B0">
      <w:pPr>
        <w:pStyle w:val="PL"/>
      </w:pPr>
      <w:r w:rsidRPr="000B7163">
        <w:t xml:space="preserve">    enhancedSkipUplinkTxConfigured-r16      </w:t>
      </w:r>
      <w:r w:rsidRPr="000B7163">
        <w:rPr>
          <w:color w:val="993366"/>
        </w:rPr>
        <w:t>ENUMERATED</w:t>
      </w:r>
      <w:r w:rsidRPr="000B7163">
        <w:t xml:space="preserve"> {supported}     </w:t>
      </w:r>
      <w:r w:rsidRPr="000B7163">
        <w:rPr>
          <w:color w:val="993366"/>
        </w:rPr>
        <w:t>OPTIONAL</w:t>
      </w:r>
    </w:p>
    <w:p w14:paraId="24CCD630" w14:textId="77777777" w:rsidR="00CE26B0" w:rsidRPr="000B7163" w:rsidRDefault="00CE26B0" w:rsidP="00CE26B0">
      <w:pPr>
        <w:pStyle w:val="PL"/>
      </w:pPr>
      <w:r w:rsidRPr="000B7163">
        <w:t xml:space="preserve">    ]],</w:t>
      </w:r>
    </w:p>
    <w:p w14:paraId="6141B20C" w14:textId="77777777" w:rsidR="00CE26B0" w:rsidRPr="000B7163" w:rsidRDefault="00CE26B0" w:rsidP="00CE26B0">
      <w:pPr>
        <w:pStyle w:val="PL"/>
      </w:pPr>
      <w:r w:rsidRPr="000B7163">
        <w:t xml:space="preserve">    [[</w:t>
      </w:r>
    </w:p>
    <w:p w14:paraId="3058628F" w14:textId="77777777" w:rsidR="00CE26B0" w:rsidRPr="000B7163" w:rsidRDefault="00CE26B0" w:rsidP="00CE26B0">
      <w:pPr>
        <w:pStyle w:val="PL"/>
      </w:pPr>
      <w:r w:rsidRPr="000B7163">
        <w:t xml:space="preserve">    dummy1                                  </w:t>
      </w:r>
      <w:r w:rsidRPr="000B7163">
        <w:rPr>
          <w:color w:val="993366"/>
        </w:rPr>
        <w:t>ENUMERATED</w:t>
      </w:r>
      <w:r w:rsidRPr="000B7163">
        <w:t xml:space="preserve"> {supported}     </w:t>
      </w:r>
      <w:r w:rsidRPr="000B7163">
        <w:rPr>
          <w:color w:val="993366"/>
        </w:rPr>
        <w:t>OPTIONAL</w:t>
      </w:r>
      <w:r w:rsidRPr="000B7163">
        <w:t>,</w:t>
      </w:r>
    </w:p>
    <w:p w14:paraId="49C9C684" w14:textId="77777777" w:rsidR="00CE26B0" w:rsidRPr="000B7163" w:rsidRDefault="00CE26B0" w:rsidP="00CE26B0">
      <w:pPr>
        <w:pStyle w:val="PL"/>
      </w:pPr>
      <w:r w:rsidRPr="000B7163">
        <w:t xml:space="preserve">    dummy2                                  </w:t>
      </w:r>
      <w:r w:rsidRPr="000B7163">
        <w:rPr>
          <w:color w:val="993366"/>
        </w:rPr>
        <w:t>ENUMERATED</w:t>
      </w:r>
      <w:r w:rsidRPr="000B7163">
        <w:t xml:space="preserve"> {supported}     </w:t>
      </w:r>
      <w:r w:rsidRPr="000B7163">
        <w:rPr>
          <w:color w:val="993366"/>
        </w:rPr>
        <w:t>OPTIONAL</w:t>
      </w:r>
    </w:p>
    <w:p w14:paraId="5CD18321" w14:textId="77777777" w:rsidR="00CE26B0" w:rsidRPr="000B7163" w:rsidRDefault="00CE26B0" w:rsidP="00CE26B0">
      <w:pPr>
        <w:pStyle w:val="PL"/>
      </w:pPr>
      <w:r w:rsidRPr="000B7163">
        <w:t xml:space="preserve">    ]]</w:t>
      </w:r>
    </w:p>
    <w:p w14:paraId="6CA06646" w14:textId="77777777" w:rsidR="00CE26B0" w:rsidRPr="000B7163" w:rsidRDefault="00CE26B0" w:rsidP="00CE26B0">
      <w:pPr>
        <w:pStyle w:val="PL"/>
      </w:pPr>
      <w:r w:rsidRPr="000B7163">
        <w:t>}</w:t>
      </w:r>
    </w:p>
    <w:p w14:paraId="60806ABD" w14:textId="77777777" w:rsidR="00CE26B0" w:rsidRPr="000B7163" w:rsidRDefault="00CE26B0" w:rsidP="00CE26B0">
      <w:pPr>
        <w:pStyle w:val="PL"/>
      </w:pPr>
    </w:p>
    <w:p w14:paraId="398BB04C" w14:textId="77777777" w:rsidR="00CE26B0" w:rsidRPr="000B7163" w:rsidRDefault="00CE26B0" w:rsidP="00CE26B0">
      <w:pPr>
        <w:pStyle w:val="PL"/>
        <w:rPr>
          <w:rFonts w:eastAsiaTheme="minorEastAsia"/>
        </w:rPr>
      </w:pPr>
      <w:r w:rsidRPr="000B7163">
        <w:rPr>
          <w:rFonts w:eastAsiaTheme="minorEastAsia"/>
        </w:rPr>
        <w:t>MinTimeGap-r16 ::=</w:t>
      </w:r>
      <w:r w:rsidRPr="000B7163">
        <w:t xml:space="preserve">    </w:t>
      </w:r>
      <w:r w:rsidRPr="000B7163">
        <w:rPr>
          <w:rFonts w:eastAsiaTheme="minorEastAsia"/>
          <w:color w:val="993366"/>
        </w:rPr>
        <w:t>SEQUENCE</w:t>
      </w:r>
      <w:r w:rsidRPr="000B7163">
        <w:rPr>
          <w:rFonts w:eastAsiaTheme="minorEastAsia"/>
        </w:rPr>
        <w:t xml:space="preserve"> {</w:t>
      </w:r>
    </w:p>
    <w:p w14:paraId="3EF73312" w14:textId="77777777" w:rsidR="00CE26B0" w:rsidRPr="000B7163" w:rsidRDefault="00CE26B0" w:rsidP="00CE26B0">
      <w:pPr>
        <w:pStyle w:val="PL"/>
        <w:rPr>
          <w:rFonts w:eastAsiaTheme="minorEastAsia"/>
        </w:rPr>
      </w:pPr>
      <w:r w:rsidRPr="000B7163">
        <w:t xml:space="preserve">    </w:t>
      </w:r>
      <w:r w:rsidRPr="000B7163">
        <w:rPr>
          <w:rFonts w:eastAsiaTheme="minorEastAsia"/>
        </w:rPr>
        <w:t>scs-15kHz-r16</w:t>
      </w:r>
      <w:r w:rsidRPr="000B7163">
        <w:t xml:space="preserve">                         </w:t>
      </w:r>
      <w:r w:rsidRPr="000B7163">
        <w:rPr>
          <w:rFonts w:eastAsiaTheme="minorEastAsia"/>
          <w:color w:val="993366"/>
        </w:rPr>
        <w:t>ENUMERATED</w:t>
      </w:r>
      <w:r w:rsidRPr="000B7163">
        <w:rPr>
          <w:rFonts w:eastAsiaTheme="minorEastAsia"/>
        </w:rPr>
        <w:t xml:space="preserve"> {sl1, sl3}</w:t>
      </w:r>
      <w:r w:rsidRPr="000B7163">
        <w:t xml:space="preserve">        </w:t>
      </w:r>
      <w:r w:rsidRPr="000B7163">
        <w:rPr>
          <w:rFonts w:eastAsiaTheme="minorEastAsia"/>
          <w:color w:val="993366"/>
        </w:rPr>
        <w:t>OPTIONAL</w:t>
      </w:r>
      <w:r w:rsidRPr="000B7163">
        <w:rPr>
          <w:rFonts w:eastAsiaTheme="minorEastAsia"/>
        </w:rPr>
        <w:t>,</w:t>
      </w:r>
    </w:p>
    <w:p w14:paraId="2C6EFCC0" w14:textId="77777777" w:rsidR="00CE26B0" w:rsidRPr="000B7163" w:rsidRDefault="00CE26B0" w:rsidP="00CE26B0">
      <w:pPr>
        <w:pStyle w:val="PL"/>
        <w:rPr>
          <w:rFonts w:eastAsiaTheme="minorEastAsia"/>
        </w:rPr>
      </w:pPr>
      <w:r w:rsidRPr="000B7163">
        <w:t xml:space="preserve">    </w:t>
      </w:r>
      <w:r w:rsidRPr="000B7163">
        <w:rPr>
          <w:rFonts w:eastAsiaTheme="minorEastAsia"/>
        </w:rPr>
        <w:t>scs-30kHz-r16</w:t>
      </w:r>
      <w:r w:rsidRPr="000B7163">
        <w:t xml:space="preserve">                         </w:t>
      </w:r>
      <w:r w:rsidRPr="000B7163">
        <w:rPr>
          <w:rFonts w:eastAsiaTheme="minorEastAsia"/>
          <w:color w:val="993366"/>
        </w:rPr>
        <w:t>ENUMERATED</w:t>
      </w:r>
      <w:r w:rsidRPr="000B7163">
        <w:rPr>
          <w:rFonts w:eastAsiaTheme="minorEastAsia"/>
        </w:rPr>
        <w:t xml:space="preserve"> {sl1, sl6}</w:t>
      </w:r>
      <w:r w:rsidRPr="000B7163">
        <w:t xml:space="preserve">        </w:t>
      </w:r>
      <w:r w:rsidRPr="000B7163">
        <w:rPr>
          <w:rFonts w:eastAsiaTheme="minorEastAsia"/>
          <w:color w:val="993366"/>
        </w:rPr>
        <w:t>OPTIONAL</w:t>
      </w:r>
      <w:r w:rsidRPr="000B7163">
        <w:rPr>
          <w:rFonts w:eastAsiaTheme="minorEastAsia"/>
        </w:rPr>
        <w:t>,</w:t>
      </w:r>
    </w:p>
    <w:p w14:paraId="38E328F8" w14:textId="77777777" w:rsidR="00CE26B0" w:rsidRPr="000B7163" w:rsidRDefault="00CE26B0" w:rsidP="00CE26B0">
      <w:pPr>
        <w:pStyle w:val="PL"/>
        <w:rPr>
          <w:rFonts w:eastAsiaTheme="minorEastAsia"/>
        </w:rPr>
      </w:pPr>
      <w:r w:rsidRPr="000B7163">
        <w:t xml:space="preserve">    </w:t>
      </w:r>
      <w:r w:rsidRPr="000B7163">
        <w:rPr>
          <w:rFonts w:eastAsiaTheme="minorEastAsia"/>
        </w:rPr>
        <w:t>scs-60kHz-r16</w:t>
      </w:r>
      <w:r w:rsidRPr="000B7163">
        <w:t xml:space="preserve">                         </w:t>
      </w:r>
      <w:r w:rsidRPr="000B7163">
        <w:rPr>
          <w:rFonts w:eastAsiaTheme="minorEastAsia"/>
          <w:color w:val="993366"/>
        </w:rPr>
        <w:t>ENUMERATED</w:t>
      </w:r>
      <w:r w:rsidRPr="000B7163">
        <w:rPr>
          <w:rFonts w:eastAsiaTheme="minorEastAsia"/>
        </w:rPr>
        <w:t xml:space="preserve"> {sl1, sl12}</w:t>
      </w:r>
      <w:r w:rsidRPr="000B7163">
        <w:t xml:space="preserve">       </w:t>
      </w:r>
      <w:r w:rsidRPr="000B7163">
        <w:rPr>
          <w:rFonts w:eastAsiaTheme="minorEastAsia"/>
          <w:color w:val="993366"/>
        </w:rPr>
        <w:t>OPTIONAL</w:t>
      </w:r>
      <w:r w:rsidRPr="000B7163">
        <w:rPr>
          <w:rFonts w:eastAsiaTheme="minorEastAsia"/>
        </w:rPr>
        <w:t>,</w:t>
      </w:r>
    </w:p>
    <w:p w14:paraId="7DA7760D" w14:textId="77777777" w:rsidR="00CE26B0" w:rsidRPr="000B7163" w:rsidRDefault="00CE26B0" w:rsidP="00CE26B0">
      <w:pPr>
        <w:pStyle w:val="PL"/>
        <w:rPr>
          <w:rFonts w:eastAsiaTheme="minorEastAsia"/>
        </w:rPr>
      </w:pPr>
      <w:r w:rsidRPr="000B7163">
        <w:t xml:space="preserve">    </w:t>
      </w:r>
      <w:r w:rsidRPr="000B7163">
        <w:rPr>
          <w:rFonts w:eastAsiaTheme="minorEastAsia"/>
        </w:rPr>
        <w:t>scs-120kHz-r16</w:t>
      </w:r>
      <w:r w:rsidRPr="000B7163">
        <w:t xml:space="preserve">                        </w:t>
      </w:r>
      <w:r w:rsidRPr="000B7163">
        <w:rPr>
          <w:rFonts w:eastAsiaTheme="minorEastAsia"/>
          <w:color w:val="993366"/>
        </w:rPr>
        <w:t>ENUMERATED</w:t>
      </w:r>
      <w:r w:rsidRPr="000B7163">
        <w:rPr>
          <w:rFonts w:eastAsiaTheme="minorEastAsia"/>
        </w:rPr>
        <w:t xml:space="preserve"> {sl2, sl24}</w:t>
      </w:r>
      <w:r w:rsidRPr="000B7163">
        <w:t xml:space="preserve">       </w:t>
      </w:r>
      <w:r w:rsidRPr="000B7163">
        <w:rPr>
          <w:rFonts w:eastAsiaTheme="minorEastAsia"/>
          <w:color w:val="993366"/>
        </w:rPr>
        <w:t>OPTIONAL</w:t>
      </w:r>
    </w:p>
    <w:p w14:paraId="1C68C743" w14:textId="77777777" w:rsidR="00CE26B0" w:rsidRPr="000B7163" w:rsidRDefault="00CE26B0" w:rsidP="00CE26B0">
      <w:pPr>
        <w:pStyle w:val="PL"/>
      </w:pPr>
      <w:r w:rsidRPr="000B7163">
        <w:rPr>
          <w:rFonts w:eastAsiaTheme="minorEastAsia"/>
        </w:rPr>
        <w:t>}</w:t>
      </w:r>
    </w:p>
    <w:p w14:paraId="7AB11673" w14:textId="77777777" w:rsidR="00CE26B0" w:rsidRPr="000B7163" w:rsidRDefault="00CE26B0" w:rsidP="00CE26B0">
      <w:pPr>
        <w:pStyle w:val="PL"/>
      </w:pPr>
    </w:p>
    <w:p w14:paraId="76B7340F" w14:textId="77777777" w:rsidR="00CE26B0" w:rsidRPr="000B7163" w:rsidRDefault="00CE26B0" w:rsidP="00CE26B0">
      <w:pPr>
        <w:pStyle w:val="PL"/>
      </w:pPr>
      <w:r w:rsidRPr="000B7163">
        <w:t xml:space="preserve">MinTimeGapFR2-2-r17 ::= </w:t>
      </w:r>
      <w:r w:rsidRPr="000B7163">
        <w:rPr>
          <w:color w:val="993366"/>
        </w:rPr>
        <w:t>SEQUENCE</w:t>
      </w:r>
      <w:r w:rsidRPr="000B7163">
        <w:t xml:space="preserve"> {</w:t>
      </w:r>
    </w:p>
    <w:p w14:paraId="6D550E12" w14:textId="77777777" w:rsidR="00CE26B0" w:rsidRPr="000B7163" w:rsidRDefault="00CE26B0" w:rsidP="00CE26B0">
      <w:pPr>
        <w:pStyle w:val="PL"/>
      </w:pPr>
      <w:r w:rsidRPr="000B7163">
        <w:t xml:space="preserve">    scs-120kHz-r17                        </w:t>
      </w:r>
      <w:r w:rsidRPr="000B7163">
        <w:rPr>
          <w:color w:val="993366"/>
        </w:rPr>
        <w:t>ENUMERATED</w:t>
      </w:r>
      <w:r w:rsidRPr="000B7163">
        <w:t xml:space="preserve"> {sl2, sl24}       </w:t>
      </w:r>
      <w:r w:rsidRPr="000B7163">
        <w:rPr>
          <w:color w:val="993366"/>
        </w:rPr>
        <w:t>OPTIONAL</w:t>
      </w:r>
      <w:r w:rsidRPr="000B7163">
        <w:t>,</w:t>
      </w:r>
    </w:p>
    <w:p w14:paraId="7309B4A8" w14:textId="77777777" w:rsidR="00CE26B0" w:rsidRPr="000B7163" w:rsidRDefault="00CE26B0" w:rsidP="00CE26B0">
      <w:pPr>
        <w:pStyle w:val="PL"/>
      </w:pPr>
      <w:r w:rsidRPr="000B7163">
        <w:t xml:space="preserve">    scs-480kHz-r17                        </w:t>
      </w:r>
      <w:r w:rsidRPr="000B7163">
        <w:rPr>
          <w:color w:val="993366"/>
        </w:rPr>
        <w:t>ENUMERATED</w:t>
      </w:r>
      <w:r w:rsidRPr="000B7163">
        <w:t xml:space="preserve"> {sl8, sl96}       </w:t>
      </w:r>
      <w:r w:rsidRPr="000B7163">
        <w:rPr>
          <w:color w:val="993366"/>
        </w:rPr>
        <w:t>OPTIONAL</w:t>
      </w:r>
      <w:r w:rsidRPr="000B7163">
        <w:t>,</w:t>
      </w:r>
    </w:p>
    <w:p w14:paraId="5664956E" w14:textId="77777777" w:rsidR="00CE26B0" w:rsidRPr="000B7163" w:rsidRDefault="00CE26B0" w:rsidP="00CE26B0">
      <w:pPr>
        <w:pStyle w:val="PL"/>
      </w:pPr>
      <w:r w:rsidRPr="000B7163">
        <w:t xml:space="preserve">    scs-960kHz-r17                        </w:t>
      </w:r>
      <w:r w:rsidRPr="000B7163">
        <w:rPr>
          <w:color w:val="993366"/>
        </w:rPr>
        <w:t>ENUMERATED</w:t>
      </w:r>
      <w:r w:rsidRPr="000B7163">
        <w:t xml:space="preserve"> {sl16, sl192}     </w:t>
      </w:r>
      <w:r w:rsidRPr="000B7163">
        <w:rPr>
          <w:color w:val="993366"/>
        </w:rPr>
        <w:t>OPTIONAL</w:t>
      </w:r>
    </w:p>
    <w:p w14:paraId="6BC5754D" w14:textId="77777777" w:rsidR="00CE26B0" w:rsidRPr="000B7163" w:rsidRDefault="00CE26B0" w:rsidP="00CE26B0">
      <w:pPr>
        <w:pStyle w:val="PL"/>
      </w:pPr>
      <w:r w:rsidRPr="000B7163">
        <w:t>}</w:t>
      </w:r>
    </w:p>
    <w:p w14:paraId="1131EABC" w14:textId="77777777" w:rsidR="00CE26B0" w:rsidRPr="000B7163" w:rsidRDefault="00CE26B0" w:rsidP="00CE26B0">
      <w:pPr>
        <w:pStyle w:val="PL"/>
      </w:pPr>
    </w:p>
    <w:p w14:paraId="4306E705" w14:textId="77777777" w:rsidR="00CE26B0" w:rsidRPr="000B7163" w:rsidRDefault="00CE26B0" w:rsidP="00CE26B0">
      <w:pPr>
        <w:pStyle w:val="PL"/>
      </w:pPr>
      <w:r w:rsidRPr="000B7163">
        <w:t xml:space="preserve">MAC-ParametersPerBand-r18 ::=  </w:t>
      </w:r>
      <w:r w:rsidRPr="000B7163">
        <w:rPr>
          <w:color w:val="993366"/>
        </w:rPr>
        <w:t>SEQUENCE</w:t>
      </w:r>
      <w:r w:rsidRPr="000B7163">
        <w:t xml:space="preserve"> {</w:t>
      </w:r>
    </w:p>
    <w:p w14:paraId="7AD9718C" w14:textId="77777777" w:rsidR="00CE26B0" w:rsidRPr="000B7163" w:rsidRDefault="00CE26B0" w:rsidP="00CE26B0">
      <w:pPr>
        <w:pStyle w:val="PL"/>
      </w:pPr>
      <w:r w:rsidRPr="000B7163">
        <w:t xml:space="preserve">    ptm-Retransmission-r18                </w:t>
      </w:r>
      <w:r w:rsidRPr="000B7163">
        <w:rPr>
          <w:color w:val="993366"/>
        </w:rPr>
        <w:t>ENUMERATED</w:t>
      </w:r>
      <w:r w:rsidRPr="000B7163">
        <w:t xml:space="preserve"> {supported}       </w:t>
      </w:r>
      <w:r w:rsidRPr="000B7163">
        <w:rPr>
          <w:color w:val="993366"/>
        </w:rPr>
        <w:t>OPTIONAL</w:t>
      </w:r>
      <w:r w:rsidRPr="000B7163">
        <w:t>,</w:t>
      </w:r>
    </w:p>
    <w:p w14:paraId="02E5F3AF" w14:textId="77777777" w:rsidR="00CE26B0" w:rsidRPr="000B7163" w:rsidRDefault="00CE26B0" w:rsidP="00CE26B0">
      <w:pPr>
        <w:pStyle w:val="PL"/>
      </w:pPr>
      <w:r w:rsidRPr="000B7163">
        <w:lastRenderedPageBreak/>
        <w:t xml:space="preserve">    ptm-RetransmissionInactive-r18        </w:t>
      </w:r>
      <w:r w:rsidRPr="000B7163">
        <w:rPr>
          <w:color w:val="993366"/>
        </w:rPr>
        <w:t>ENUMERATED</w:t>
      </w:r>
      <w:r w:rsidRPr="000B7163">
        <w:t xml:space="preserve"> {supported}       </w:t>
      </w:r>
      <w:r w:rsidRPr="000B7163">
        <w:rPr>
          <w:color w:val="993366"/>
        </w:rPr>
        <w:t>OPTIONAL</w:t>
      </w:r>
      <w:r w:rsidRPr="000B7163">
        <w:t>,</w:t>
      </w:r>
    </w:p>
    <w:p w14:paraId="4AC242BC" w14:textId="77777777" w:rsidR="00CE26B0" w:rsidRPr="000B7163" w:rsidRDefault="00CE26B0" w:rsidP="00CE26B0">
      <w:pPr>
        <w:pStyle w:val="PL"/>
      </w:pPr>
      <w:r w:rsidRPr="000B7163">
        <w:t xml:space="preserve">    ...</w:t>
      </w:r>
    </w:p>
    <w:p w14:paraId="19870F0D" w14:textId="77777777" w:rsidR="00CE26B0" w:rsidRPr="000B7163" w:rsidRDefault="00CE26B0" w:rsidP="00CE26B0">
      <w:pPr>
        <w:pStyle w:val="PL"/>
      </w:pPr>
      <w:r w:rsidRPr="000B7163">
        <w:t>}</w:t>
      </w:r>
    </w:p>
    <w:p w14:paraId="6D592DA7" w14:textId="77777777" w:rsidR="00CE26B0" w:rsidRPr="000B7163" w:rsidRDefault="00CE26B0" w:rsidP="00CE26B0">
      <w:pPr>
        <w:pStyle w:val="PL"/>
      </w:pPr>
    </w:p>
    <w:p w14:paraId="113947E5" w14:textId="77777777" w:rsidR="00CE26B0" w:rsidRPr="000B7163" w:rsidRDefault="00CE26B0" w:rsidP="00CE26B0">
      <w:pPr>
        <w:pStyle w:val="PL"/>
        <w:rPr>
          <w:color w:val="808080"/>
        </w:rPr>
      </w:pPr>
      <w:r w:rsidRPr="000B7163">
        <w:rPr>
          <w:color w:val="808080"/>
        </w:rPr>
        <w:t>-- TAG-MAC-PARAMETERS-STOP</w:t>
      </w:r>
    </w:p>
    <w:p w14:paraId="5D87E924" w14:textId="77777777" w:rsidR="00CE26B0" w:rsidRDefault="00CE26B0" w:rsidP="00CE26B0">
      <w:pPr>
        <w:pStyle w:val="PL"/>
        <w:rPr>
          <w:color w:val="808080"/>
        </w:rPr>
      </w:pPr>
      <w:r w:rsidRPr="000B7163">
        <w:rPr>
          <w:color w:val="808080"/>
        </w:rPr>
        <w:t>-- ASN1STOP</w:t>
      </w:r>
    </w:p>
    <w:p w14:paraId="4207F8D3" w14:textId="77777777" w:rsidR="00CE26B0" w:rsidRDefault="00CE26B0" w:rsidP="00CE26B0"/>
    <w:p w14:paraId="46E17BF6" w14:textId="77777777" w:rsidR="00CE26B0" w:rsidRPr="00207D52" w:rsidRDefault="00CE26B0" w:rsidP="00CE26B0">
      <w:pPr>
        <w:jc w:val="center"/>
        <w:rPr>
          <w:rFonts w:ascii="Arial" w:hAnsi="Arial" w:cs="Arial"/>
          <w:color w:val="FF0000"/>
          <w:sz w:val="28"/>
          <w:szCs w:val="28"/>
        </w:rPr>
      </w:pPr>
      <w:r w:rsidRPr="00207D52">
        <w:rPr>
          <w:rFonts w:ascii="Arial" w:hAnsi="Arial" w:cs="Arial"/>
          <w:color w:val="FF0000"/>
          <w:sz w:val="28"/>
          <w:szCs w:val="28"/>
        </w:rPr>
        <w:t>&lt;OMITTED&gt;</w:t>
      </w:r>
    </w:p>
    <w:p w14:paraId="5C561D51" w14:textId="40AB9F0E" w:rsidR="009E00BD" w:rsidRPr="009E00BD" w:rsidRDefault="009E00BD" w:rsidP="009E00BD"/>
    <w:sectPr w:rsidR="009E00BD" w:rsidRPr="009E00BD" w:rsidSect="002236C0">
      <w:headerReference w:type="default" r:id="rId1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05AD4B" w14:textId="77777777" w:rsidR="00FB052B" w:rsidRDefault="00FB052B">
      <w:r>
        <w:separator/>
      </w:r>
    </w:p>
  </w:endnote>
  <w:endnote w:type="continuationSeparator" w:id="0">
    <w:p w14:paraId="7920F36D" w14:textId="77777777" w:rsidR="00FB052B" w:rsidRDefault="00FB052B">
      <w:r>
        <w:continuationSeparator/>
      </w:r>
    </w:p>
  </w:endnote>
  <w:endnote w:type="continuationNotice" w:id="1">
    <w:p w14:paraId="0702A0E7" w14:textId="77777777" w:rsidR="00FB052B" w:rsidRDefault="00FB0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26625" w14:textId="77777777" w:rsidR="00FB052B" w:rsidRDefault="00FB052B">
      <w:r>
        <w:separator/>
      </w:r>
    </w:p>
  </w:footnote>
  <w:footnote w:type="continuationSeparator" w:id="0">
    <w:p w14:paraId="3B727FF8" w14:textId="77777777" w:rsidR="00FB052B" w:rsidRDefault="00FB052B">
      <w:r>
        <w:continuationSeparator/>
      </w:r>
    </w:p>
  </w:footnote>
  <w:footnote w:type="continuationNotice" w:id="1">
    <w:p w14:paraId="5B4EB4D6" w14:textId="77777777" w:rsidR="00FB052B" w:rsidRDefault="00FB05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C89D8" w14:textId="77777777" w:rsidR="002236C0" w:rsidRDefault="002236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4628EE28"/>
    <w:lvl w:ilvl="0" w:tplc="2146C37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7"/>
  </w:num>
  <w:num w:numId="2" w16cid:durableId="149030463">
    <w:abstractNumId w:val="5"/>
  </w:num>
  <w:num w:numId="3" w16cid:durableId="1774858864">
    <w:abstractNumId w:val="0"/>
  </w:num>
  <w:num w:numId="4" w16cid:durableId="1463575834">
    <w:abstractNumId w:val="8"/>
  </w:num>
  <w:num w:numId="5" w16cid:durableId="1237780611">
    <w:abstractNumId w:val="9"/>
  </w:num>
  <w:num w:numId="6" w16cid:durableId="1461000268">
    <w:abstractNumId w:val="10"/>
  </w:num>
  <w:num w:numId="7" w16cid:durableId="2068138227">
    <w:abstractNumId w:val="2"/>
  </w:num>
  <w:num w:numId="8" w16cid:durableId="458114767">
    <w:abstractNumId w:val="3"/>
  </w:num>
  <w:num w:numId="9" w16cid:durableId="995108944">
    <w:abstractNumId w:val="1"/>
  </w:num>
  <w:num w:numId="10" w16cid:durableId="822239829">
    <w:abstractNumId w:val="13"/>
  </w:num>
  <w:num w:numId="11" w16cid:durableId="976183084">
    <w:abstractNumId w:val="4"/>
  </w:num>
  <w:num w:numId="12" w16cid:durableId="1374117700">
    <w:abstractNumId w:val="11"/>
  </w:num>
  <w:num w:numId="13" w16cid:durableId="1229652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6017502">
    <w:abstractNumId w:val="12"/>
  </w:num>
  <w:num w:numId="15" w16cid:durableId="1743603048">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108B"/>
    <w:rsid w:val="0000163F"/>
    <w:rsid w:val="00002128"/>
    <w:rsid w:val="00002A37"/>
    <w:rsid w:val="00002FFD"/>
    <w:rsid w:val="000036B4"/>
    <w:rsid w:val="0000564C"/>
    <w:rsid w:val="00006446"/>
    <w:rsid w:val="0000668F"/>
    <w:rsid w:val="00006896"/>
    <w:rsid w:val="00006B79"/>
    <w:rsid w:val="00007CDC"/>
    <w:rsid w:val="00011B28"/>
    <w:rsid w:val="000156EF"/>
    <w:rsid w:val="00015D15"/>
    <w:rsid w:val="0001616E"/>
    <w:rsid w:val="00021D00"/>
    <w:rsid w:val="0002394C"/>
    <w:rsid w:val="0002564D"/>
    <w:rsid w:val="00025ECA"/>
    <w:rsid w:val="00027C30"/>
    <w:rsid w:val="0003042E"/>
    <w:rsid w:val="00030863"/>
    <w:rsid w:val="00030BAA"/>
    <w:rsid w:val="00031F01"/>
    <w:rsid w:val="000325B8"/>
    <w:rsid w:val="00034C15"/>
    <w:rsid w:val="000367C7"/>
    <w:rsid w:val="00036BA1"/>
    <w:rsid w:val="00037861"/>
    <w:rsid w:val="00037CFC"/>
    <w:rsid w:val="000422E2"/>
    <w:rsid w:val="00042F22"/>
    <w:rsid w:val="00043FB9"/>
    <w:rsid w:val="000444EF"/>
    <w:rsid w:val="0004653B"/>
    <w:rsid w:val="00046EBB"/>
    <w:rsid w:val="00047081"/>
    <w:rsid w:val="00047764"/>
    <w:rsid w:val="0005072D"/>
    <w:rsid w:val="00050DCA"/>
    <w:rsid w:val="00052339"/>
    <w:rsid w:val="00052A07"/>
    <w:rsid w:val="000534E3"/>
    <w:rsid w:val="00053782"/>
    <w:rsid w:val="000547A6"/>
    <w:rsid w:val="0005606A"/>
    <w:rsid w:val="00057117"/>
    <w:rsid w:val="000576D8"/>
    <w:rsid w:val="00057FF6"/>
    <w:rsid w:val="000616E7"/>
    <w:rsid w:val="000625FB"/>
    <w:rsid w:val="00062CA0"/>
    <w:rsid w:val="0006470D"/>
    <w:rsid w:val="00064817"/>
    <w:rsid w:val="0006487E"/>
    <w:rsid w:val="00065E1A"/>
    <w:rsid w:val="0007082A"/>
    <w:rsid w:val="000721AC"/>
    <w:rsid w:val="00077E5F"/>
    <w:rsid w:val="00077F45"/>
    <w:rsid w:val="0008036A"/>
    <w:rsid w:val="00081287"/>
    <w:rsid w:val="00081AE6"/>
    <w:rsid w:val="0008280F"/>
    <w:rsid w:val="000844EE"/>
    <w:rsid w:val="000855EB"/>
    <w:rsid w:val="00085B52"/>
    <w:rsid w:val="000866F2"/>
    <w:rsid w:val="00086D61"/>
    <w:rsid w:val="00087C41"/>
    <w:rsid w:val="00087FC8"/>
    <w:rsid w:val="0009009F"/>
    <w:rsid w:val="00091557"/>
    <w:rsid w:val="000921DD"/>
    <w:rsid w:val="000924C1"/>
    <w:rsid w:val="000924F0"/>
    <w:rsid w:val="00092F13"/>
    <w:rsid w:val="00093474"/>
    <w:rsid w:val="00093634"/>
    <w:rsid w:val="0009428E"/>
    <w:rsid w:val="00094416"/>
    <w:rsid w:val="0009510F"/>
    <w:rsid w:val="00095ED3"/>
    <w:rsid w:val="00097343"/>
    <w:rsid w:val="000A1B7B"/>
    <w:rsid w:val="000A29D6"/>
    <w:rsid w:val="000A56F2"/>
    <w:rsid w:val="000A5FDB"/>
    <w:rsid w:val="000B06F3"/>
    <w:rsid w:val="000B1703"/>
    <w:rsid w:val="000B2719"/>
    <w:rsid w:val="000B3A8F"/>
    <w:rsid w:val="000B4762"/>
    <w:rsid w:val="000B4AB9"/>
    <w:rsid w:val="000B531E"/>
    <w:rsid w:val="000B58C3"/>
    <w:rsid w:val="000B61E9"/>
    <w:rsid w:val="000B67C8"/>
    <w:rsid w:val="000B7312"/>
    <w:rsid w:val="000C09F0"/>
    <w:rsid w:val="000C124D"/>
    <w:rsid w:val="000C165A"/>
    <w:rsid w:val="000C2E19"/>
    <w:rsid w:val="000C71B0"/>
    <w:rsid w:val="000C739F"/>
    <w:rsid w:val="000D0681"/>
    <w:rsid w:val="000D0D07"/>
    <w:rsid w:val="000D4797"/>
    <w:rsid w:val="000D78B6"/>
    <w:rsid w:val="000E0527"/>
    <w:rsid w:val="000E159F"/>
    <w:rsid w:val="000E1E92"/>
    <w:rsid w:val="000E3C06"/>
    <w:rsid w:val="000E6BEB"/>
    <w:rsid w:val="000F053B"/>
    <w:rsid w:val="000F06D6"/>
    <w:rsid w:val="000F0EB1"/>
    <w:rsid w:val="000F1106"/>
    <w:rsid w:val="000F1252"/>
    <w:rsid w:val="000F19ED"/>
    <w:rsid w:val="000F1E0D"/>
    <w:rsid w:val="000F253A"/>
    <w:rsid w:val="000F2BD1"/>
    <w:rsid w:val="000F2F5C"/>
    <w:rsid w:val="000F3BE9"/>
    <w:rsid w:val="000F3F6C"/>
    <w:rsid w:val="000F5AF7"/>
    <w:rsid w:val="000F5DA3"/>
    <w:rsid w:val="000F6707"/>
    <w:rsid w:val="000F6DF3"/>
    <w:rsid w:val="000F7522"/>
    <w:rsid w:val="001005FF"/>
    <w:rsid w:val="0010480F"/>
    <w:rsid w:val="001062FB"/>
    <w:rsid w:val="001063E6"/>
    <w:rsid w:val="001102DE"/>
    <w:rsid w:val="00110BF5"/>
    <w:rsid w:val="0011148A"/>
    <w:rsid w:val="001124B5"/>
    <w:rsid w:val="00112738"/>
    <w:rsid w:val="00112FDC"/>
    <w:rsid w:val="00113CF4"/>
    <w:rsid w:val="001153EA"/>
    <w:rsid w:val="001153FA"/>
    <w:rsid w:val="00115643"/>
    <w:rsid w:val="00116765"/>
    <w:rsid w:val="00120B7F"/>
    <w:rsid w:val="001219F5"/>
    <w:rsid w:val="00121A20"/>
    <w:rsid w:val="0012377F"/>
    <w:rsid w:val="001239A9"/>
    <w:rsid w:val="00123EAC"/>
    <w:rsid w:val="00124034"/>
    <w:rsid w:val="00124314"/>
    <w:rsid w:val="0012517B"/>
    <w:rsid w:val="00125511"/>
    <w:rsid w:val="00126706"/>
    <w:rsid w:val="00126B4A"/>
    <w:rsid w:val="00132FD0"/>
    <w:rsid w:val="00133DEE"/>
    <w:rsid w:val="00134000"/>
    <w:rsid w:val="001344C0"/>
    <w:rsid w:val="001346FA"/>
    <w:rsid w:val="00135252"/>
    <w:rsid w:val="001355CF"/>
    <w:rsid w:val="0013773B"/>
    <w:rsid w:val="00137AB5"/>
    <w:rsid w:val="00137F0B"/>
    <w:rsid w:val="00140629"/>
    <w:rsid w:val="00141D2F"/>
    <w:rsid w:val="001424E7"/>
    <w:rsid w:val="00142DAB"/>
    <w:rsid w:val="00143B99"/>
    <w:rsid w:val="00145A2A"/>
    <w:rsid w:val="00146D0C"/>
    <w:rsid w:val="00151873"/>
    <w:rsid w:val="00151E23"/>
    <w:rsid w:val="001526E0"/>
    <w:rsid w:val="00152A0B"/>
    <w:rsid w:val="00153398"/>
    <w:rsid w:val="001551B5"/>
    <w:rsid w:val="001568DC"/>
    <w:rsid w:val="0016081E"/>
    <w:rsid w:val="0016093F"/>
    <w:rsid w:val="00160B82"/>
    <w:rsid w:val="00161947"/>
    <w:rsid w:val="00164A0F"/>
    <w:rsid w:val="00165741"/>
    <w:rsid w:val="001659B7"/>
    <w:rsid w:val="001659C1"/>
    <w:rsid w:val="0016754F"/>
    <w:rsid w:val="00167B8B"/>
    <w:rsid w:val="00171AED"/>
    <w:rsid w:val="00171F0C"/>
    <w:rsid w:val="00173A8E"/>
    <w:rsid w:val="0017502C"/>
    <w:rsid w:val="001754D9"/>
    <w:rsid w:val="001772AA"/>
    <w:rsid w:val="0018039A"/>
    <w:rsid w:val="0018143F"/>
    <w:rsid w:val="00181FF8"/>
    <w:rsid w:val="00183269"/>
    <w:rsid w:val="00183D93"/>
    <w:rsid w:val="00184398"/>
    <w:rsid w:val="00184F56"/>
    <w:rsid w:val="00185804"/>
    <w:rsid w:val="00186845"/>
    <w:rsid w:val="00186C2E"/>
    <w:rsid w:val="001879CA"/>
    <w:rsid w:val="00190AC1"/>
    <w:rsid w:val="00190EF7"/>
    <w:rsid w:val="0019156F"/>
    <w:rsid w:val="0019341A"/>
    <w:rsid w:val="00193D11"/>
    <w:rsid w:val="00195498"/>
    <w:rsid w:val="0019586A"/>
    <w:rsid w:val="00197377"/>
    <w:rsid w:val="00197DF9"/>
    <w:rsid w:val="00197EB2"/>
    <w:rsid w:val="001A1282"/>
    <w:rsid w:val="001A1987"/>
    <w:rsid w:val="001A1A0E"/>
    <w:rsid w:val="001A1B60"/>
    <w:rsid w:val="001A1E94"/>
    <w:rsid w:val="001A2564"/>
    <w:rsid w:val="001A6173"/>
    <w:rsid w:val="001A6CBA"/>
    <w:rsid w:val="001A6E37"/>
    <w:rsid w:val="001A799C"/>
    <w:rsid w:val="001B0D97"/>
    <w:rsid w:val="001B1717"/>
    <w:rsid w:val="001B299F"/>
    <w:rsid w:val="001B2BEF"/>
    <w:rsid w:val="001B3306"/>
    <w:rsid w:val="001B346C"/>
    <w:rsid w:val="001B5366"/>
    <w:rsid w:val="001B53AE"/>
    <w:rsid w:val="001B5A5D"/>
    <w:rsid w:val="001B6F32"/>
    <w:rsid w:val="001B70F5"/>
    <w:rsid w:val="001C0242"/>
    <w:rsid w:val="001C1875"/>
    <w:rsid w:val="001C1CE5"/>
    <w:rsid w:val="001C3D2A"/>
    <w:rsid w:val="001C5818"/>
    <w:rsid w:val="001D1909"/>
    <w:rsid w:val="001D249D"/>
    <w:rsid w:val="001D2699"/>
    <w:rsid w:val="001D51BA"/>
    <w:rsid w:val="001D53E7"/>
    <w:rsid w:val="001D577F"/>
    <w:rsid w:val="001D57E4"/>
    <w:rsid w:val="001D59EB"/>
    <w:rsid w:val="001D6342"/>
    <w:rsid w:val="001D6D53"/>
    <w:rsid w:val="001D794B"/>
    <w:rsid w:val="001E3BF0"/>
    <w:rsid w:val="001E58E2"/>
    <w:rsid w:val="001E611A"/>
    <w:rsid w:val="001E61B2"/>
    <w:rsid w:val="001E64A7"/>
    <w:rsid w:val="001E79A7"/>
    <w:rsid w:val="001E7AED"/>
    <w:rsid w:val="001E7CAA"/>
    <w:rsid w:val="001F03FF"/>
    <w:rsid w:val="001F1E3E"/>
    <w:rsid w:val="001F372D"/>
    <w:rsid w:val="001F385A"/>
    <w:rsid w:val="001F3916"/>
    <w:rsid w:val="001F49CD"/>
    <w:rsid w:val="001F54C5"/>
    <w:rsid w:val="001F662C"/>
    <w:rsid w:val="001F6B5C"/>
    <w:rsid w:val="001F7074"/>
    <w:rsid w:val="0020005D"/>
    <w:rsid w:val="0020040E"/>
    <w:rsid w:val="00200490"/>
    <w:rsid w:val="0020083C"/>
    <w:rsid w:val="00201F3A"/>
    <w:rsid w:val="00202985"/>
    <w:rsid w:val="00203E3A"/>
    <w:rsid w:val="00203F96"/>
    <w:rsid w:val="00204603"/>
    <w:rsid w:val="00205297"/>
    <w:rsid w:val="002064BE"/>
    <w:rsid w:val="00206861"/>
    <w:rsid w:val="002069B2"/>
    <w:rsid w:val="00207FA3"/>
    <w:rsid w:val="0021175C"/>
    <w:rsid w:val="00212701"/>
    <w:rsid w:val="00214DA8"/>
    <w:rsid w:val="00214DDF"/>
    <w:rsid w:val="002150A0"/>
    <w:rsid w:val="00215423"/>
    <w:rsid w:val="002158FA"/>
    <w:rsid w:val="002166DC"/>
    <w:rsid w:val="00216A24"/>
    <w:rsid w:val="00220600"/>
    <w:rsid w:val="002206F5"/>
    <w:rsid w:val="002224DB"/>
    <w:rsid w:val="00222780"/>
    <w:rsid w:val="00222AD4"/>
    <w:rsid w:val="002236C0"/>
    <w:rsid w:val="00223FCB"/>
    <w:rsid w:val="00225296"/>
    <w:rsid w:val="002252C3"/>
    <w:rsid w:val="00225C54"/>
    <w:rsid w:val="00225E17"/>
    <w:rsid w:val="00226270"/>
    <w:rsid w:val="002264F0"/>
    <w:rsid w:val="00226C4D"/>
    <w:rsid w:val="00230765"/>
    <w:rsid w:val="00230B88"/>
    <w:rsid w:val="00230D18"/>
    <w:rsid w:val="002319E4"/>
    <w:rsid w:val="002321A3"/>
    <w:rsid w:val="00233EB7"/>
    <w:rsid w:val="0023519C"/>
    <w:rsid w:val="00235623"/>
    <w:rsid w:val="00235632"/>
    <w:rsid w:val="00235872"/>
    <w:rsid w:val="00236B50"/>
    <w:rsid w:val="00240770"/>
    <w:rsid w:val="00241559"/>
    <w:rsid w:val="00242700"/>
    <w:rsid w:val="00242DA7"/>
    <w:rsid w:val="002435B3"/>
    <w:rsid w:val="0024501A"/>
    <w:rsid w:val="002454F9"/>
    <w:rsid w:val="002458EB"/>
    <w:rsid w:val="00246A36"/>
    <w:rsid w:val="00247C55"/>
    <w:rsid w:val="00247CFE"/>
    <w:rsid w:val="002500C8"/>
    <w:rsid w:val="00250E91"/>
    <w:rsid w:val="00252390"/>
    <w:rsid w:val="002524D9"/>
    <w:rsid w:val="00252E88"/>
    <w:rsid w:val="002546D7"/>
    <w:rsid w:val="00256340"/>
    <w:rsid w:val="00257543"/>
    <w:rsid w:val="002601FF"/>
    <w:rsid w:val="002607B3"/>
    <w:rsid w:val="002617E7"/>
    <w:rsid w:val="00263ACB"/>
    <w:rsid w:val="00264228"/>
    <w:rsid w:val="00264334"/>
    <w:rsid w:val="0026473E"/>
    <w:rsid w:val="00266214"/>
    <w:rsid w:val="00266572"/>
    <w:rsid w:val="00267C83"/>
    <w:rsid w:val="00267FBE"/>
    <w:rsid w:val="00270E7E"/>
    <w:rsid w:val="0027144F"/>
    <w:rsid w:val="00271813"/>
    <w:rsid w:val="00271F3A"/>
    <w:rsid w:val="0027210D"/>
    <w:rsid w:val="002730E3"/>
    <w:rsid w:val="00273278"/>
    <w:rsid w:val="002737F4"/>
    <w:rsid w:val="002743A7"/>
    <w:rsid w:val="002754E5"/>
    <w:rsid w:val="002805F5"/>
    <w:rsid w:val="00280751"/>
    <w:rsid w:val="002815B8"/>
    <w:rsid w:val="0028280A"/>
    <w:rsid w:val="00286ACD"/>
    <w:rsid w:val="00286FFB"/>
    <w:rsid w:val="00287063"/>
    <w:rsid w:val="002870AD"/>
    <w:rsid w:val="00287591"/>
    <w:rsid w:val="00287838"/>
    <w:rsid w:val="00287E59"/>
    <w:rsid w:val="002901C0"/>
    <w:rsid w:val="002907B5"/>
    <w:rsid w:val="002920BE"/>
    <w:rsid w:val="00292D59"/>
    <w:rsid w:val="00292EB7"/>
    <w:rsid w:val="00296227"/>
    <w:rsid w:val="00296F44"/>
    <w:rsid w:val="0029777D"/>
    <w:rsid w:val="002A055E"/>
    <w:rsid w:val="002A1CA2"/>
    <w:rsid w:val="002A1D4E"/>
    <w:rsid w:val="002A254A"/>
    <w:rsid w:val="002A2869"/>
    <w:rsid w:val="002A55F9"/>
    <w:rsid w:val="002A67CE"/>
    <w:rsid w:val="002B0330"/>
    <w:rsid w:val="002B0A8A"/>
    <w:rsid w:val="002B24D6"/>
    <w:rsid w:val="002B486A"/>
    <w:rsid w:val="002B62C3"/>
    <w:rsid w:val="002B68F6"/>
    <w:rsid w:val="002C2162"/>
    <w:rsid w:val="002C3988"/>
    <w:rsid w:val="002C41E6"/>
    <w:rsid w:val="002C60FB"/>
    <w:rsid w:val="002C6AE7"/>
    <w:rsid w:val="002C7C94"/>
    <w:rsid w:val="002D071A"/>
    <w:rsid w:val="002D34B2"/>
    <w:rsid w:val="002D40BE"/>
    <w:rsid w:val="002D48B0"/>
    <w:rsid w:val="002D4AEC"/>
    <w:rsid w:val="002D5B37"/>
    <w:rsid w:val="002D62E9"/>
    <w:rsid w:val="002D7637"/>
    <w:rsid w:val="002D76E5"/>
    <w:rsid w:val="002E0885"/>
    <w:rsid w:val="002E17F2"/>
    <w:rsid w:val="002E30AD"/>
    <w:rsid w:val="002E435B"/>
    <w:rsid w:val="002E511A"/>
    <w:rsid w:val="002E55EA"/>
    <w:rsid w:val="002E5E21"/>
    <w:rsid w:val="002E7CAE"/>
    <w:rsid w:val="002F09CD"/>
    <w:rsid w:val="002F0D22"/>
    <w:rsid w:val="002F1FA8"/>
    <w:rsid w:val="002F2771"/>
    <w:rsid w:val="002F2C07"/>
    <w:rsid w:val="002F37A9"/>
    <w:rsid w:val="002F42FF"/>
    <w:rsid w:val="0030060C"/>
    <w:rsid w:val="00301522"/>
    <w:rsid w:val="00301CE6"/>
    <w:rsid w:val="0030203D"/>
    <w:rsid w:val="0030256B"/>
    <w:rsid w:val="00302933"/>
    <w:rsid w:val="00302BA5"/>
    <w:rsid w:val="003031BD"/>
    <w:rsid w:val="0030357A"/>
    <w:rsid w:val="00303ADC"/>
    <w:rsid w:val="00303C7B"/>
    <w:rsid w:val="003049B1"/>
    <w:rsid w:val="0030501F"/>
    <w:rsid w:val="0030505A"/>
    <w:rsid w:val="003057CB"/>
    <w:rsid w:val="00305E9C"/>
    <w:rsid w:val="00306A0C"/>
    <w:rsid w:val="00306BE9"/>
    <w:rsid w:val="00307BA1"/>
    <w:rsid w:val="00311702"/>
    <w:rsid w:val="00311E82"/>
    <w:rsid w:val="00313FD6"/>
    <w:rsid w:val="003143BD"/>
    <w:rsid w:val="00314596"/>
    <w:rsid w:val="00314646"/>
    <w:rsid w:val="00315363"/>
    <w:rsid w:val="00317EB5"/>
    <w:rsid w:val="003203ED"/>
    <w:rsid w:val="003223B8"/>
    <w:rsid w:val="003226F6"/>
    <w:rsid w:val="003226FF"/>
    <w:rsid w:val="00322C9F"/>
    <w:rsid w:val="0032388A"/>
    <w:rsid w:val="00323F5A"/>
    <w:rsid w:val="00324D23"/>
    <w:rsid w:val="0032658A"/>
    <w:rsid w:val="00326BC8"/>
    <w:rsid w:val="00327DD0"/>
    <w:rsid w:val="003304C4"/>
    <w:rsid w:val="00331751"/>
    <w:rsid w:val="00332833"/>
    <w:rsid w:val="00333B8C"/>
    <w:rsid w:val="00334579"/>
    <w:rsid w:val="00334C48"/>
    <w:rsid w:val="00335858"/>
    <w:rsid w:val="00336BDA"/>
    <w:rsid w:val="00336F6A"/>
    <w:rsid w:val="00337900"/>
    <w:rsid w:val="00337AED"/>
    <w:rsid w:val="00340079"/>
    <w:rsid w:val="00342407"/>
    <w:rsid w:val="00342BD7"/>
    <w:rsid w:val="00344B2C"/>
    <w:rsid w:val="00344DCB"/>
    <w:rsid w:val="003452A0"/>
    <w:rsid w:val="00346DB5"/>
    <w:rsid w:val="00346DB7"/>
    <w:rsid w:val="00346EA2"/>
    <w:rsid w:val="00347361"/>
    <w:rsid w:val="003477B1"/>
    <w:rsid w:val="003478D8"/>
    <w:rsid w:val="003505FA"/>
    <w:rsid w:val="00352EDA"/>
    <w:rsid w:val="00355CBE"/>
    <w:rsid w:val="0035602E"/>
    <w:rsid w:val="00357380"/>
    <w:rsid w:val="003602D9"/>
    <w:rsid w:val="003604CE"/>
    <w:rsid w:val="0036122C"/>
    <w:rsid w:val="003622CF"/>
    <w:rsid w:val="00362F69"/>
    <w:rsid w:val="00364528"/>
    <w:rsid w:val="00364923"/>
    <w:rsid w:val="003649D6"/>
    <w:rsid w:val="0036512D"/>
    <w:rsid w:val="0036582F"/>
    <w:rsid w:val="003666F0"/>
    <w:rsid w:val="00370E47"/>
    <w:rsid w:val="00371A03"/>
    <w:rsid w:val="00371AD1"/>
    <w:rsid w:val="00373249"/>
    <w:rsid w:val="00373BB2"/>
    <w:rsid w:val="00373CEA"/>
    <w:rsid w:val="003742AC"/>
    <w:rsid w:val="003743A8"/>
    <w:rsid w:val="003751E4"/>
    <w:rsid w:val="00375CA3"/>
    <w:rsid w:val="00376832"/>
    <w:rsid w:val="00377AAA"/>
    <w:rsid w:val="00377B88"/>
    <w:rsid w:val="00377CE1"/>
    <w:rsid w:val="00382384"/>
    <w:rsid w:val="00382FC3"/>
    <w:rsid w:val="003833F9"/>
    <w:rsid w:val="00385BF0"/>
    <w:rsid w:val="00385E9E"/>
    <w:rsid w:val="003866E9"/>
    <w:rsid w:val="00386C90"/>
    <w:rsid w:val="003939FF"/>
    <w:rsid w:val="00393C6E"/>
    <w:rsid w:val="00395F3E"/>
    <w:rsid w:val="003969E6"/>
    <w:rsid w:val="003A1DF7"/>
    <w:rsid w:val="003A2223"/>
    <w:rsid w:val="003A23FC"/>
    <w:rsid w:val="003A2A0F"/>
    <w:rsid w:val="003A3FBE"/>
    <w:rsid w:val="003A42F9"/>
    <w:rsid w:val="003A45A1"/>
    <w:rsid w:val="003A4AAD"/>
    <w:rsid w:val="003A5505"/>
    <w:rsid w:val="003A5889"/>
    <w:rsid w:val="003A5B0A"/>
    <w:rsid w:val="003A6BAC"/>
    <w:rsid w:val="003A70A4"/>
    <w:rsid w:val="003A7C5A"/>
    <w:rsid w:val="003A7EF3"/>
    <w:rsid w:val="003B159C"/>
    <w:rsid w:val="003B31D6"/>
    <w:rsid w:val="003B369F"/>
    <w:rsid w:val="003B36A3"/>
    <w:rsid w:val="003B36B0"/>
    <w:rsid w:val="003B64BB"/>
    <w:rsid w:val="003B6D28"/>
    <w:rsid w:val="003B7184"/>
    <w:rsid w:val="003B73A2"/>
    <w:rsid w:val="003B7B8E"/>
    <w:rsid w:val="003B7D26"/>
    <w:rsid w:val="003B7FE5"/>
    <w:rsid w:val="003C0250"/>
    <w:rsid w:val="003C08F1"/>
    <w:rsid w:val="003C11C8"/>
    <w:rsid w:val="003C1FFB"/>
    <w:rsid w:val="003C251A"/>
    <w:rsid w:val="003C2702"/>
    <w:rsid w:val="003C2CFB"/>
    <w:rsid w:val="003C3BDE"/>
    <w:rsid w:val="003C587F"/>
    <w:rsid w:val="003C6BFE"/>
    <w:rsid w:val="003C7806"/>
    <w:rsid w:val="003D109F"/>
    <w:rsid w:val="003D17F1"/>
    <w:rsid w:val="003D2478"/>
    <w:rsid w:val="003D3A87"/>
    <w:rsid w:val="003D3C45"/>
    <w:rsid w:val="003D58D2"/>
    <w:rsid w:val="003D5B1F"/>
    <w:rsid w:val="003E010C"/>
    <w:rsid w:val="003E0744"/>
    <w:rsid w:val="003E15FA"/>
    <w:rsid w:val="003E2F1B"/>
    <w:rsid w:val="003E55E4"/>
    <w:rsid w:val="003E69B8"/>
    <w:rsid w:val="003E74E3"/>
    <w:rsid w:val="003E7835"/>
    <w:rsid w:val="003E7E03"/>
    <w:rsid w:val="003F05C7"/>
    <w:rsid w:val="003F2CD4"/>
    <w:rsid w:val="003F3E51"/>
    <w:rsid w:val="003F3FC3"/>
    <w:rsid w:val="003F4380"/>
    <w:rsid w:val="003F53A6"/>
    <w:rsid w:val="003F6BBE"/>
    <w:rsid w:val="003F7A0C"/>
    <w:rsid w:val="004000E8"/>
    <w:rsid w:val="00400177"/>
    <w:rsid w:val="0040054F"/>
    <w:rsid w:val="00402E2B"/>
    <w:rsid w:val="0040381D"/>
    <w:rsid w:val="00403F9C"/>
    <w:rsid w:val="0040512B"/>
    <w:rsid w:val="0040556C"/>
    <w:rsid w:val="00405CA5"/>
    <w:rsid w:val="0040622A"/>
    <w:rsid w:val="00407B7E"/>
    <w:rsid w:val="00407CD3"/>
    <w:rsid w:val="00410134"/>
    <w:rsid w:val="00410767"/>
    <w:rsid w:val="00410B72"/>
    <w:rsid w:val="00410F18"/>
    <w:rsid w:val="0041219A"/>
    <w:rsid w:val="0041263E"/>
    <w:rsid w:val="00412952"/>
    <w:rsid w:val="00412BDA"/>
    <w:rsid w:val="00413AAC"/>
    <w:rsid w:val="00413E92"/>
    <w:rsid w:val="00415727"/>
    <w:rsid w:val="00416676"/>
    <w:rsid w:val="00417246"/>
    <w:rsid w:val="00417B2E"/>
    <w:rsid w:val="00421105"/>
    <w:rsid w:val="00422AA4"/>
    <w:rsid w:val="004242F4"/>
    <w:rsid w:val="00426AF3"/>
    <w:rsid w:val="00427128"/>
    <w:rsid w:val="00427248"/>
    <w:rsid w:val="0043158F"/>
    <w:rsid w:val="00431615"/>
    <w:rsid w:val="00431FEB"/>
    <w:rsid w:val="00432E07"/>
    <w:rsid w:val="00436389"/>
    <w:rsid w:val="00437447"/>
    <w:rsid w:val="00441A92"/>
    <w:rsid w:val="004431DC"/>
    <w:rsid w:val="00444A83"/>
    <w:rsid w:val="00444F56"/>
    <w:rsid w:val="00446488"/>
    <w:rsid w:val="00446F14"/>
    <w:rsid w:val="0045027A"/>
    <w:rsid w:val="0045054D"/>
    <w:rsid w:val="004517AA"/>
    <w:rsid w:val="00451A7A"/>
    <w:rsid w:val="00452CAC"/>
    <w:rsid w:val="00453182"/>
    <w:rsid w:val="0045468A"/>
    <w:rsid w:val="004553DB"/>
    <w:rsid w:val="0045570F"/>
    <w:rsid w:val="00456BE2"/>
    <w:rsid w:val="00457565"/>
    <w:rsid w:val="00457834"/>
    <w:rsid w:val="004578B3"/>
    <w:rsid w:val="00457A5B"/>
    <w:rsid w:val="00457B71"/>
    <w:rsid w:val="00457D81"/>
    <w:rsid w:val="00463760"/>
    <w:rsid w:val="004638AA"/>
    <w:rsid w:val="004669E2"/>
    <w:rsid w:val="00467197"/>
    <w:rsid w:val="00470C31"/>
    <w:rsid w:val="0047117D"/>
    <w:rsid w:val="00471DE0"/>
    <w:rsid w:val="0047284C"/>
    <w:rsid w:val="004730E2"/>
    <w:rsid w:val="00473340"/>
    <w:rsid w:val="004734D0"/>
    <w:rsid w:val="00473CB3"/>
    <w:rsid w:val="00474E45"/>
    <w:rsid w:val="0047556B"/>
    <w:rsid w:val="004765A8"/>
    <w:rsid w:val="00476A42"/>
    <w:rsid w:val="0047766A"/>
    <w:rsid w:val="00477768"/>
    <w:rsid w:val="004805DC"/>
    <w:rsid w:val="00480B6E"/>
    <w:rsid w:val="004816F9"/>
    <w:rsid w:val="00481D14"/>
    <w:rsid w:val="004832E9"/>
    <w:rsid w:val="00483AAC"/>
    <w:rsid w:val="00483BC3"/>
    <w:rsid w:val="0048413A"/>
    <w:rsid w:val="00487F3B"/>
    <w:rsid w:val="00492ABC"/>
    <w:rsid w:val="00492BC5"/>
    <w:rsid w:val="00493BD6"/>
    <w:rsid w:val="004957AF"/>
    <w:rsid w:val="004964F1"/>
    <w:rsid w:val="00496F2E"/>
    <w:rsid w:val="004A11E7"/>
    <w:rsid w:val="004A133F"/>
    <w:rsid w:val="004A16BC"/>
    <w:rsid w:val="004A2B94"/>
    <w:rsid w:val="004A3C02"/>
    <w:rsid w:val="004A5495"/>
    <w:rsid w:val="004A6F39"/>
    <w:rsid w:val="004A7B43"/>
    <w:rsid w:val="004B56A5"/>
    <w:rsid w:val="004B6F6A"/>
    <w:rsid w:val="004B7C0C"/>
    <w:rsid w:val="004C0310"/>
    <w:rsid w:val="004C22EB"/>
    <w:rsid w:val="004C3178"/>
    <w:rsid w:val="004C3898"/>
    <w:rsid w:val="004C523D"/>
    <w:rsid w:val="004C52D0"/>
    <w:rsid w:val="004C531E"/>
    <w:rsid w:val="004C72C8"/>
    <w:rsid w:val="004D0E90"/>
    <w:rsid w:val="004D2A73"/>
    <w:rsid w:val="004D36B1"/>
    <w:rsid w:val="004D42EC"/>
    <w:rsid w:val="004D6BB2"/>
    <w:rsid w:val="004D7EBD"/>
    <w:rsid w:val="004E0F97"/>
    <w:rsid w:val="004E10A4"/>
    <w:rsid w:val="004E1C75"/>
    <w:rsid w:val="004E1EA2"/>
    <w:rsid w:val="004E207F"/>
    <w:rsid w:val="004E2680"/>
    <w:rsid w:val="004E28F9"/>
    <w:rsid w:val="004E462E"/>
    <w:rsid w:val="004E4847"/>
    <w:rsid w:val="004E4D4F"/>
    <w:rsid w:val="004E56DC"/>
    <w:rsid w:val="004E76F4"/>
    <w:rsid w:val="004F0B4E"/>
    <w:rsid w:val="004F0B6C"/>
    <w:rsid w:val="004F0BFB"/>
    <w:rsid w:val="004F19A7"/>
    <w:rsid w:val="004F2078"/>
    <w:rsid w:val="004F2E3A"/>
    <w:rsid w:val="004F353F"/>
    <w:rsid w:val="004F4DA3"/>
    <w:rsid w:val="004F6376"/>
    <w:rsid w:val="004F642E"/>
    <w:rsid w:val="004F7CBE"/>
    <w:rsid w:val="00500A3F"/>
    <w:rsid w:val="00501C82"/>
    <w:rsid w:val="00501D73"/>
    <w:rsid w:val="00501DD2"/>
    <w:rsid w:val="00501F27"/>
    <w:rsid w:val="00503C84"/>
    <w:rsid w:val="00503E03"/>
    <w:rsid w:val="00505B6B"/>
    <w:rsid w:val="00505D52"/>
    <w:rsid w:val="00506557"/>
    <w:rsid w:val="0050677A"/>
    <w:rsid w:val="00507A09"/>
    <w:rsid w:val="005108D8"/>
    <w:rsid w:val="00510C75"/>
    <w:rsid w:val="00511178"/>
    <w:rsid w:val="00511406"/>
    <w:rsid w:val="005116F9"/>
    <w:rsid w:val="00511936"/>
    <w:rsid w:val="00512ABB"/>
    <w:rsid w:val="0051400B"/>
    <w:rsid w:val="00514AED"/>
    <w:rsid w:val="005153A7"/>
    <w:rsid w:val="005153FA"/>
    <w:rsid w:val="00520981"/>
    <w:rsid w:val="005219CF"/>
    <w:rsid w:val="00525C89"/>
    <w:rsid w:val="00527B0D"/>
    <w:rsid w:val="00530882"/>
    <w:rsid w:val="00531051"/>
    <w:rsid w:val="005310E6"/>
    <w:rsid w:val="00531CE9"/>
    <w:rsid w:val="0053395C"/>
    <w:rsid w:val="00533D3D"/>
    <w:rsid w:val="00534B59"/>
    <w:rsid w:val="00535CAC"/>
    <w:rsid w:val="00535D1F"/>
    <w:rsid w:val="00536374"/>
    <w:rsid w:val="00536759"/>
    <w:rsid w:val="00537AFE"/>
    <w:rsid w:val="00537C62"/>
    <w:rsid w:val="00540CDC"/>
    <w:rsid w:val="00542CD8"/>
    <w:rsid w:val="00543A14"/>
    <w:rsid w:val="00545ECD"/>
    <w:rsid w:val="00546970"/>
    <w:rsid w:val="00552767"/>
    <w:rsid w:val="005529AD"/>
    <w:rsid w:val="005539B1"/>
    <w:rsid w:val="00554E19"/>
    <w:rsid w:val="00555362"/>
    <w:rsid w:val="00555460"/>
    <w:rsid w:val="0055558E"/>
    <w:rsid w:val="00556AB8"/>
    <w:rsid w:val="00560EB6"/>
    <w:rsid w:val="0056121F"/>
    <w:rsid w:val="005618EF"/>
    <w:rsid w:val="00561AF7"/>
    <w:rsid w:val="005650EB"/>
    <w:rsid w:val="005653FE"/>
    <w:rsid w:val="00565E2F"/>
    <w:rsid w:val="0056674E"/>
    <w:rsid w:val="00566CF4"/>
    <w:rsid w:val="00571992"/>
    <w:rsid w:val="00571993"/>
    <w:rsid w:val="00572505"/>
    <w:rsid w:val="00575EAA"/>
    <w:rsid w:val="00576498"/>
    <w:rsid w:val="00577A00"/>
    <w:rsid w:val="00582809"/>
    <w:rsid w:val="00582AC4"/>
    <w:rsid w:val="005841E8"/>
    <w:rsid w:val="0058438E"/>
    <w:rsid w:val="00585D4A"/>
    <w:rsid w:val="0058622B"/>
    <w:rsid w:val="0058798C"/>
    <w:rsid w:val="005900FA"/>
    <w:rsid w:val="00591393"/>
    <w:rsid w:val="005915D0"/>
    <w:rsid w:val="005935A4"/>
    <w:rsid w:val="00593B1B"/>
    <w:rsid w:val="005948C2"/>
    <w:rsid w:val="00595DCA"/>
    <w:rsid w:val="0059779B"/>
    <w:rsid w:val="00597D75"/>
    <w:rsid w:val="005A0061"/>
    <w:rsid w:val="005A0744"/>
    <w:rsid w:val="005A1518"/>
    <w:rsid w:val="005A1611"/>
    <w:rsid w:val="005A167E"/>
    <w:rsid w:val="005A209A"/>
    <w:rsid w:val="005A2217"/>
    <w:rsid w:val="005A662D"/>
    <w:rsid w:val="005B0A36"/>
    <w:rsid w:val="005B0ACC"/>
    <w:rsid w:val="005B0B97"/>
    <w:rsid w:val="005B134C"/>
    <w:rsid w:val="005B1409"/>
    <w:rsid w:val="005B35D7"/>
    <w:rsid w:val="005B392A"/>
    <w:rsid w:val="005B3AA3"/>
    <w:rsid w:val="005B4194"/>
    <w:rsid w:val="005B4213"/>
    <w:rsid w:val="005B6F83"/>
    <w:rsid w:val="005C17C8"/>
    <w:rsid w:val="005C3397"/>
    <w:rsid w:val="005C3B25"/>
    <w:rsid w:val="005C448A"/>
    <w:rsid w:val="005C5578"/>
    <w:rsid w:val="005C578D"/>
    <w:rsid w:val="005C5913"/>
    <w:rsid w:val="005C6D2E"/>
    <w:rsid w:val="005C74FB"/>
    <w:rsid w:val="005D0E02"/>
    <w:rsid w:val="005D1153"/>
    <w:rsid w:val="005D1602"/>
    <w:rsid w:val="005D19ED"/>
    <w:rsid w:val="005D2AFB"/>
    <w:rsid w:val="005D2D6A"/>
    <w:rsid w:val="005D3515"/>
    <w:rsid w:val="005D3641"/>
    <w:rsid w:val="005D41B2"/>
    <w:rsid w:val="005D466C"/>
    <w:rsid w:val="005D6164"/>
    <w:rsid w:val="005D6ADE"/>
    <w:rsid w:val="005D6CD9"/>
    <w:rsid w:val="005E0655"/>
    <w:rsid w:val="005E1F30"/>
    <w:rsid w:val="005E243D"/>
    <w:rsid w:val="005E385F"/>
    <w:rsid w:val="005E44C1"/>
    <w:rsid w:val="005E5B81"/>
    <w:rsid w:val="005E6AFC"/>
    <w:rsid w:val="005E7893"/>
    <w:rsid w:val="005E7B83"/>
    <w:rsid w:val="005E7C1B"/>
    <w:rsid w:val="005F1A77"/>
    <w:rsid w:val="005F2031"/>
    <w:rsid w:val="005F2CB1"/>
    <w:rsid w:val="005F3025"/>
    <w:rsid w:val="005F4A1B"/>
    <w:rsid w:val="005F4EB0"/>
    <w:rsid w:val="005F5706"/>
    <w:rsid w:val="005F6123"/>
    <w:rsid w:val="005F618C"/>
    <w:rsid w:val="005F70BD"/>
    <w:rsid w:val="005F742E"/>
    <w:rsid w:val="00600B61"/>
    <w:rsid w:val="006027C6"/>
    <w:rsid w:val="006027F1"/>
    <w:rsid w:val="0060283C"/>
    <w:rsid w:val="00603ADB"/>
    <w:rsid w:val="00604C78"/>
    <w:rsid w:val="00604F14"/>
    <w:rsid w:val="00606696"/>
    <w:rsid w:val="00606A90"/>
    <w:rsid w:val="00606F62"/>
    <w:rsid w:val="00610D1D"/>
    <w:rsid w:val="00611B83"/>
    <w:rsid w:val="00612F58"/>
    <w:rsid w:val="00613257"/>
    <w:rsid w:val="006136B0"/>
    <w:rsid w:val="00617418"/>
    <w:rsid w:val="006209DE"/>
    <w:rsid w:val="00620A71"/>
    <w:rsid w:val="00620D80"/>
    <w:rsid w:val="00620FC1"/>
    <w:rsid w:val="00620FE0"/>
    <w:rsid w:val="00621056"/>
    <w:rsid w:val="006214AE"/>
    <w:rsid w:val="00621E9C"/>
    <w:rsid w:val="006234A6"/>
    <w:rsid w:val="006255E7"/>
    <w:rsid w:val="00625C68"/>
    <w:rsid w:val="00625D65"/>
    <w:rsid w:val="006268E9"/>
    <w:rsid w:val="00626BC2"/>
    <w:rsid w:val="006275B8"/>
    <w:rsid w:val="00630001"/>
    <w:rsid w:val="0063061B"/>
    <w:rsid w:val="006311B3"/>
    <w:rsid w:val="00631624"/>
    <w:rsid w:val="00632077"/>
    <w:rsid w:val="0063284C"/>
    <w:rsid w:val="00633D3A"/>
    <w:rsid w:val="00635592"/>
    <w:rsid w:val="006358C2"/>
    <w:rsid w:val="00636398"/>
    <w:rsid w:val="006368D3"/>
    <w:rsid w:val="00637744"/>
    <w:rsid w:val="006377EC"/>
    <w:rsid w:val="0064013D"/>
    <w:rsid w:val="00640954"/>
    <w:rsid w:val="0064151F"/>
    <w:rsid w:val="00641533"/>
    <w:rsid w:val="0064208D"/>
    <w:rsid w:val="00642145"/>
    <w:rsid w:val="0064276A"/>
    <w:rsid w:val="00642B48"/>
    <w:rsid w:val="00643475"/>
    <w:rsid w:val="0064396A"/>
    <w:rsid w:val="0064496D"/>
    <w:rsid w:val="00644A9E"/>
    <w:rsid w:val="00645905"/>
    <w:rsid w:val="00645A77"/>
    <w:rsid w:val="0064624E"/>
    <w:rsid w:val="00650AB9"/>
    <w:rsid w:val="00650B3A"/>
    <w:rsid w:val="00650DB1"/>
    <w:rsid w:val="00650DE6"/>
    <w:rsid w:val="006516B5"/>
    <w:rsid w:val="006517B8"/>
    <w:rsid w:val="00653011"/>
    <w:rsid w:val="006546B6"/>
    <w:rsid w:val="00654D19"/>
    <w:rsid w:val="006554E0"/>
    <w:rsid w:val="00655733"/>
    <w:rsid w:val="00655ACD"/>
    <w:rsid w:val="00656A92"/>
    <w:rsid w:val="00656DDE"/>
    <w:rsid w:val="0065708A"/>
    <w:rsid w:val="0066011D"/>
    <w:rsid w:val="006607C0"/>
    <w:rsid w:val="00660C9E"/>
    <w:rsid w:val="006613A6"/>
    <w:rsid w:val="006627A2"/>
    <w:rsid w:val="00662B08"/>
    <w:rsid w:val="006632FC"/>
    <w:rsid w:val="006634E6"/>
    <w:rsid w:val="00663DD4"/>
    <w:rsid w:val="006655EE"/>
    <w:rsid w:val="006662B5"/>
    <w:rsid w:val="006665C5"/>
    <w:rsid w:val="00667EE7"/>
    <w:rsid w:val="00670922"/>
    <w:rsid w:val="00670BE1"/>
    <w:rsid w:val="006712CC"/>
    <w:rsid w:val="00671769"/>
    <w:rsid w:val="0067218F"/>
    <w:rsid w:val="0067259D"/>
    <w:rsid w:val="00673233"/>
    <w:rsid w:val="00673883"/>
    <w:rsid w:val="006741F2"/>
    <w:rsid w:val="00674CC3"/>
    <w:rsid w:val="0067504F"/>
    <w:rsid w:val="00675C72"/>
    <w:rsid w:val="00676341"/>
    <w:rsid w:val="0067643D"/>
    <w:rsid w:val="00676BA8"/>
    <w:rsid w:val="00676E0C"/>
    <w:rsid w:val="006771F9"/>
    <w:rsid w:val="006776D7"/>
    <w:rsid w:val="006809CC"/>
    <w:rsid w:val="00681003"/>
    <w:rsid w:val="006813B3"/>
    <w:rsid w:val="0068158E"/>
    <w:rsid w:val="006817C9"/>
    <w:rsid w:val="00681A74"/>
    <w:rsid w:val="00682D56"/>
    <w:rsid w:val="00682D64"/>
    <w:rsid w:val="00683ECE"/>
    <w:rsid w:val="00685698"/>
    <w:rsid w:val="00686E99"/>
    <w:rsid w:val="006907B8"/>
    <w:rsid w:val="00690FF2"/>
    <w:rsid w:val="00692019"/>
    <w:rsid w:val="00692A92"/>
    <w:rsid w:val="00694B01"/>
    <w:rsid w:val="00694E48"/>
    <w:rsid w:val="00695FC2"/>
    <w:rsid w:val="00696949"/>
    <w:rsid w:val="0069697E"/>
    <w:rsid w:val="00697052"/>
    <w:rsid w:val="006A25EE"/>
    <w:rsid w:val="006A440B"/>
    <w:rsid w:val="006A46FB"/>
    <w:rsid w:val="006A4A43"/>
    <w:rsid w:val="006A5E28"/>
    <w:rsid w:val="006A697B"/>
    <w:rsid w:val="006A7AFF"/>
    <w:rsid w:val="006B0BC5"/>
    <w:rsid w:val="006B1816"/>
    <w:rsid w:val="006B1C68"/>
    <w:rsid w:val="006B2099"/>
    <w:rsid w:val="006B2A53"/>
    <w:rsid w:val="006B2B5B"/>
    <w:rsid w:val="006B2BA7"/>
    <w:rsid w:val="006B3020"/>
    <w:rsid w:val="006B50CF"/>
    <w:rsid w:val="006B51A0"/>
    <w:rsid w:val="006B6E06"/>
    <w:rsid w:val="006B7B76"/>
    <w:rsid w:val="006C03B8"/>
    <w:rsid w:val="006C147A"/>
    <w:rsid w:val="006C1EB2"/>
    <w:rsid w:val="006C22A5"/>
    <w:rsid w:val="006C3444"/>
    <w:rsid w:val="006C5EC9"/>
    <w:rsid w:val="006C6059"/>
    <w:rsid w:val="006C6622"/>
    <w:rsid w:val="006C71D1"/>
    <w:rsid w:val="006C7522"/>
    <w:rsid w:val="006D3FAA"/>
    <w:rsid w:val="006D4B89"/>
    <w:rsid w:val="006D4FD7"/>
    <w:rsid w:val="006D5463"/>
    <w:rsid w:val="006D6F08"/>
    <w:rsid w:val="006E062C"/>
    <w:rsid w:val="006E0DDE"/>
    <w:rsid w:val="006E0E8A"/>
    <w:rsid w:val="006E1C82"/>
    <w:rsid w:val="006E28B7"/>
    <w:rsid w:val="006E2914"/>
    <w:rsid w:val="006E2A9B"/>
    <w:rsid w:val="006E3190"/>
    <w:rsid w:val="006E3310"/>
    <w:rsid w:val="006E3532"/>
    <w:rsid w:val="006E4E39"/>
    <w:rsid w:val="006E565E"/>
    <w:rsid w:val="006E673D"/>
    <w:rsid w:val="006E7D3B"/>
    <w:rsid w:val="006F045E"/>
    <w:rsid w:val="006F0DEA"/>
    <w:rsid w:val="006F1B70"/>
    <w:rsid w:val="006F28C1"/>
    <w:rsid w:val="006F2B89"/>
    <w:rsid w:val="006F30D7"/>
    <w:rsid w:val="006F341D"/>
    <w:rsid w:val="006F3CDE"/>
    <w:rsid w:val="006F43E3"/>
    <w:rsid w:val="006F58D4"/>
    <w:rsid w:val="006F5A06"/>
    <w:rsid w:val="006F5B51"/>
    <w:rsid w:val="006F6407"/>
    <w:rsid w:val="006F6582"/>
    <w:rsid w:val="006F6741"/>
    <w:rsid w:val="00701125"/>
    <w:rsid w:val="0070194E"/>
    <w:rsid w:val="0070346E"/>
    <w:rsid w:val="00704EDB"/>
    <w:rsid w:val="00705459"/>
    <w:rsid w:val="00706101"/>
    <w:rsid w:val="00707072"/>
    <w:rsid w:val="00707BFA"/>
    <w:rsid w:val="00707D61"/>
    <w:rsid w:val="00707F43"/>
    <w:rsid w:val="00712287"/>
    <w:rsid w:val="00712772"/>
    <w:rsid w:val="0071372B"/>
    <w:rsid w:val="00714655"/>
    <w:rsid w:val="007148D3"/>
    <w:rsid w:val="007157B9"/>
    <w:rsid w:val="00715B9A"/>
    <w:rsid w:val="00715F99"/>
    <w:rsid w:val="007160CA"/>
    <w:rsid w:val="0071679D"/>
    <w:rsid w:val="00717505"/>
    <w:rsid w:val="00717EC7"/>
    <w:rsid w:val="0072189F"/>
    <w:rsid w:val="0072292A"/>
    <w:rsid w:val="00723E29"/>
    <w:rsid w:val="00723FB7"/>
    <w:rsid w:val="00725722"/>
    <w:rsid w:val="007257D0"/>
    <w:rsid w:val="00726EA6"/>
    <w:rsid w:val="00727208"/>
    <w:rsid w:val="00727680"/>
    <w:rsid w:val="00727D8E"/>
    <w:rsid w:val="00730B7F"/>
    <w:rsid w:val="00732298"/>
    <w:rsid w:val="007348B1"/>
    <w:rsid w:val="00734C86"/>
    <w:rsid w:val="00734D07"/>
    <w:rsid w:val="0073505D"/>
    <w:rsid w:val="0073598E"/>
    <w:rsid w:val="007362A6"/>
    <w:rsid w:val="00736D7D"/>
    <w:rsid w:val="007372E0"/>
    <w:rsid w:val="00737A24"/>
    <w:rsid w:val="007401CB"/>
    <w:rsid w:val="00740E58"/>
    <w:rsid w:val="00741880"/>
    <w:rsid w:val="00741FE5"/>
    <w:rsid w:val="007421F1"/>
    <w:rsid w:val="00743D71"/>
    <w:rsid w:val="007445A0"/>
    <w:rsid w:val="00744E32"/>
    <w:rsid w:val="0074524B"/>
    <w:rsid w:val="00746403"/>
    <w:rsid w:val="0074746F"/>
    <w:rsid w:val="00747D8B"/>
    <w:rsid w:val="00747E0C"/>
    <w:rsid w:val="00750CFE"/>
    <w:rsid w:val="00751228"/>
    <w:rsid w:val="00751468"/>
    <w:rsid w:val="007523F7"/>
    <w:rsid w:val="00754051"/>
    <w:rsid w:val="0075479A"/>
    <w:rsid w:val="00755A16"/>
    <w:rsid w:val="007571E1"/>
    <w:rsid w:val="00757D4E"/>
    <w:rsid w:val="007600B4"/>
    <w:rsid w:val="007604B2"/>
    <w:rsid w:val="00761237"/>
    <w:rsid w:val="0076208B"/>
    <w:rsid w:val="00762238"/>
    <w:rsid w:val="00765281"/>
    <w:rsid w:val="00765ABC"/>
    <w:rsid w:val="00765D1B"/>
    <w:rsid w:val="007664B2"/>
    <w:rsid w:val="00766653"/>
    <w:rsid w:val="00766BAD"/>
    <w:rsid w:val="00766C38"/>
    <w:rsid w:val="007671CD"/>
    <w:rsid w:val="00767D12"/>
    <w:rsid w:val="007714AB"/>
    <w:rsid w:val="007716D0"/>
    <w:rsid w:val="007729A2"/>
    <w:rsid w:val="007750D6"/>
    <w:rsid w:val="007755F2"/>
    <w:rsid w:val="00775955"/>
    <w:rsid w:val="007762B3"/>
    <w:rsid w:val="00776971"/>
    <w:rsid w:val="0077720E"/>
    <w:rsid w:val="00777968"/>
    <w:rsid w:val="00780A80"/>
    <w:rsid w:val="0078177E"/>
    <w:rsid w:val="0078196F"/>
    <w:rsid w:val="00781FD2"/>
    <w:rsid w:val="00782D54"/>
    <w:rsid w:val="0078304C"/>
    <w:rsid w:val="0078320E"/>
    <w:rsid w:val="00783628"/>
    <w:rsid w:val="00783673"/>
    <w:rsid w:val="00783DF4"/>
    <w:rsid w:val="00784235"/>
    <w:rsid w:val="00784D33"/>
    <w:rsid w:val="00785490"/>
    <w:rsid w:val="007868E0"/>
    <w:rsid w:val="0078712E"/>
    <w:rsid w:val="00790922"/>
    <w:rsid w:val="00791B1C"/>
    <w:rsid w:val="00792193"/>
    <w:rsid w:val="007925EA"/>
    <w:rsid w:val="00793A33"/>
    <w:rsid w:val="00793CD8"/>
    <w:rsid w:val="00793DC0"/>
    <w:rsid w:val="007951D2"/>
    <w:rsid w:val="00795C92"/>
    <w:rsid w:val="00796231"/>
    <w:rsid w:val="00796826"/>
    <w:rsid w:val="007A14D8"/>
    <w:rsid w:val="007A1C24"/>
    <w:rsid w:val="007A1CB3"/>
    <w:rsid w:val="007A306F"/>
    <w:rsid w:val="007A31B8"/>
    <w:rsid w:val="007A4171"/>
    <w:rsid w:val="007A43A6"/>
    <w:rsid w:val="007A443C"/>
    <w:rsid w:val="007A58A6"/>
    <w:rsid w:val="007A59F0"/>
    <w:rsid w:val="007A6349"/>
    <w:rsid w:val="007A643F"/>
    <w:rsid w:val="007A6EBC"/>
    <w:rsid w:val="007B0DE7"/>
    <w:rsid w:val="007B1F94"/>
    <w:rsid w:val="007B24E7"/>
    <w:rsid w:val="007B34E8"/>
    <w:rsid w:val="007B3D2D"/>
    <w:rsid w:val="007B50AE"/>
    <w:rsid w:val="007B51DF"/>
    <w:rsid w:val="007B5C64"/>
    <w:rsid w:val="007B63F3"/>
    <w:rsid w:val="007B6AE4"/>
    <w:rsid w:val="007B769F"/>
    <w:rsid w:val="007C05DD"/>
    <w:rsid w:val="007C0A2A"/>
    <w:rsid w:val="007C3D18"/>
    <w:rsid w:val="007C41CF"/>
    <w:rsid w:val="007C60BF"/>
    <w:rsid w:val="007C6A07"/>
    <w:rsid w:val="007C6D5B"/>
    <w:rsid w:val="007C75A1"/>
    <w:rsid w:val="007C77A5"/>
    <w:rsid w:val="007D03AE"/>
    <w:rsid w:val="007D04E5"/>
    <w:rsid w:val="007D0FCD"/>
    <w:rsid w:val="007D1742"/>
    <w:rsid w:val="007D3984"/>
    <w:rsid w:val="007D5901"/>
    <w:rsid w:val="007D633A"/>
    <w:rsid w:val="007D6371"/>
    <w:rsid w:val="007D63FB"/>
    <w:rsid w:val="007D7526"/>
    <w:rsid w:val="007E0C66"/>
    <w:rsid w:val="007E0FD1"/>
    <w:rsid w:val="007E186D"/>
    <w:rsid w:val="007E1DCE"/>
    <w:rsid w:val="007E202A"/>
    <w:rsid w:val="007E3327"/>
    <w:rsid w:val="007E4610"/>
    <w:rsid w:val="007E4715"/>
    <w:rsid w:val="007E4DED"/>
    <w:rsid w:val="007E505B"/>
    <w:rsid w:val="007E63A0"/>
    <w:rsid w:val="007E7091"/>
    <w:rsid w:val="007E7986"/>
    <w:rsid w:val="007F02CE"/>
    <w:rsid w:val="007F2276"/>
    <w:rsid w:val="007F2F2B"/>
    <w:rsid w:val="007F35E4"/>
    <w:rsid w:val="007F6ADF"/>
    <w:rsid w:val="007F7839"/>
    <w:rsid w:val="00800945"/>
    <w:rsid w:val="00803FAE"/>
    <w:rsid w:val="0080505B"/>
    <w:rsid w:val="00805ADF"/>
    <w:rsid w:val="0080605F"/>
    <w:rsid w:val="00806474"/>
    <w:rsid w:val="0080715A"/>
    <w:rsid w:val="00807786"/>
    <w:rsid w:val="00811B5E"/>
    <w:rsid w:val="00811FCB"/>
    <w:rsid w:val="00815174"/>
    <w:rsid w:val="008158D6"/>
    <w:rsid w:val="008160DF"/>
    <w:rsid w:val="00817196"/>
    <w:rsid w:val="00817676"/>
    <w:rsid w:val="0082097C"/>
    <w:rsid w:val="00820FDB"/>
    <w:rsid w:val="008213C6"/>
    <w:rsid w:val="00822F0B"/>
    <w:rsid w:val="008235DB"/>
    <w:rsid w:val="00823986"/>
    <w:rsid w:val="00823DE8"/>
    <w:rsid w:val="00824AB4"/>
    <w:rsid w:val="00825C42"/>
    <w:rsid w:val="00825D25"/>
    <w:rsid w:val="00826916"/>
    <w:rsid w:val="00827D6F"/>
    <w:rsid w:val="00830396"/>
    <w:rsid w:val="008306CC"/>
    <w:rsid w:val="008316E5"/>
    <w:rsid w:val="00832AA0"/>
    <w:rsid w:val="008334AF"/>
    <w:rsid w:val="00833A2F"/>
    <w:rsid w:val="00835591"/>
    <w:rsid w:val="008376AC"/>
    <w:rsid w:val="00837A21"/>
    <w:rsid w:val="008444E8"/>
    <w:rsid w:val="00844E80"/>
    <w:rsid w:val="00845321"/>
    <w:rsid w:val="00846FE7"/>
    <w:rsid w:val="00847862"/>
    <w:rsid w:val="0085054C"/>
    <w:rsid w:val="008521E4"/>
    <w:rsid w:val="008549B8"/>
    <w:rsid w:val="00856911"/>
    <w:rsid w:val="0085778C"/>
    <w:rsid w:val="00860D6D"/>
    <w:rsid w:val="008610A2"/>
    <w:rsid w:val="00861FE4"/>
    <w:rsid w:val="008621D0"/>
    <w:rsid w:val="00862F77"/>
    <w:rsid w:val="0086448E"/>
    <w:rsid w:val="00864B86"/>
    <w:rsid w:val="00864EB6"/>
    <w:rsid w:val="008677FD"/>
    <w:rsid w:val="008706D4"/>
    <w:rsid w:val="00870F8A"/>
    <w:rsid w:val="008719A4"/>
    <w:rsid w:val="00871D23"/>
    <w:rsid w:val="008720E8"/>
    <w:rsid w:val="0087398C"/>
    <w:rsid w:val="00874312"/>
    <w:rsid w:val="0087437C"/>
    <w:rsid w:val="00875CD7"/>
    <w:rsid w:val="008765F6"/>
    <w:rsid w:val="008766A9"/>
    <w:rsid w:val="00876B4D"/>
    <w:rsid w:val="00877F18"/>
    <w:rsid w:val="0088033D"/>
    <w:rsid w:val="00882666"/>
    <w:rsid w:val="008833DE"/>
    <w:rsid w:val="00884029"/>
    <w:rsid w:val="00884DE7"/>
    <w:rsid w:val="00885847"/>
    <w:rsid w:val="00886810"/>
    <w:rsid w:val="00886BF3"/>
    <w:rsid w:val="00892E86"/>
    <w:rsid w:val="00893FC8"/>
    <w:rsid w:val="008941E3"/>
    <w:rsid w:val="0089421A"/>
    <w:rsid w:val="00894A88"/>
    <w:rsid w:val="00894ACA"/>
    <w:rsid w:val="00895386"/>
    <w:rsid w:val="0089603C"/>
    <w:rsid w:val="00896F92"/>
    <w:rsid w:val="00897297"/>
    <w:rsid w:val="008A12B3"/>
    <w:rsid w:val="008A21FF"/>
    <w:rsid w:val="008A2CE2"/>
    <w:rsid w:val="008A30AC"/>
    <w:rsid w:val="008A44B8"/>
    <w:rsid w:val="008A51A8"/>
    <w:rsid w:val="008A54C7"/>
    <w:rsid w:val="008A5999"/>
    <w:rsid w:val="008A6F08"/>
    <w:rsid w:val="008A76B4"/>
    <w:rsid w:val="008A77D8"/>
    <w:rsid w:val="008B0483"/>
    <w:rsid w:val="008B1171"/>
    <w:rsid w:val="008B120C"/>
    <w:rsid w:val="008B2E93"/>
    <w:rsid w:val="008B2EC5"/>
    <w:rsid w:val="008B2EE8"/>
    <w:rsid w:val="008B387B"/>
    <w:rsid w:val="008B4C8F"/>
    <w:rsid w:val="008B51A0"/>
    <w:rsid w:val="008B5314"/>
    <w:rsid w:val="008B592A"/>
    <w:rsid w:val="008B6DB6"/>
    <w:rsid w:val="008B7025"/>
    <w:rsid w:val="008B729B"/>
    <w:rsid w:val="008B7B5C"/>
    <w:rsid w:val="008C0C99"/>
    <w:rsid w:val="008C17FD"/>
    <w:rsid w:val="008C2017"/>
    <w:rsid w:val="008C2806"/>
    <w:rsid w:val="008C2C40"/>
    <w:rsid w:val="008C4958"/>
    <w:rsid w:val="008C4BAA"/>
    <w:rsid w:val="008C6AE8"/>
    <w:rsid w:val="008C7557"/>
    <w:rsid w:val="008C7573"/>
    <w:rsid w:val="008C77C5"/>
    <w:rsid w:val="008C7C6A"/>
    <w:rsid w:val="008D00A5"/>
    <w:rsid w:val="008D34F1"/>
    <w:rsid w:val="008D39D8"/>
    <w:rsid w:val="008D417C"/>
    <w:rsid w:val="008D6D1A"/>
    <w:rsid w:val="008D742C"/>
    <w:rsid w:val="008E065E"/>
    <w:rsid w:val="008E088A"/>
    <w:rsid w:val="008E0927"/>
    <w:rsid w:val="008E1909"/>
    <w:rsid w:val="008E2F94"/>
    <w:rsid w:val="008E3BB2"/>
    <w:rsid w:val="008E55A2"/>
    <w:rsid w:val="008E59CD"/>
    <w:rsid w:val="008E6589"/>
    <w:rsid w:val="008F1CF3"/>
    <w:rsid w:val="008F1EAB"/>
    <w:rsid w:val="008F26D8"/>
    <w:rsid w:val="008F33DC"/>
    <w:rsid w:val="008F37AD"/>
    <w:rsid w:val="008F477F"/>
    <w:rsid w:val="008F4A35"/>
    <w:rsid w:val="008F5D62"/>
    <w:rsid w:val="008F61F3"/>
    <w:rsid w:val="008F6760"/>
    <w:rsid w:val="0090016A"/>
    <w:rsid w:val="009010B5"/>
    <w:rsid w:val="00902350"/>
    <w:rsid w:val="0090284B"/>
    <w:rsid w:val="00902A69"/>
    <w:rsid w:val="00902F4E"/>
    <w:rsid w:val="0090336B"/>
    <w:rsid w:val="00904A16"/>
    <w:rsid w:val="009053AA"/>
    <w:rsid w:val="0090567C"/>
    <w:rsid w:val="00906058"/>
    <w:rsid w:val="00906939"/>
    <w:rsid w:val="00910B7D"/>
    <w:rsid w:val="009117AF"/>
    <w:rsid w:val="00911DFB"/>
    <w:rsid w:val="009128FC"/>
    <w:rsid w:val="009139D9"/>
    <w:rsid w:val="00914AD8"/>
    <w:rsid w:val="00916079"/>
    <w:rsid w:val="00917CE9"/>
    <w:rsid w:val="00917F27"/>
    <w:rsid w:val="00920BF2"/>
    <w:rsid w:val="009215D4"/>
    <w:rsid w:val="009216C3"/>
    <w:rsid w:val="0092190B"/>
    <w:rsid w:val="00922010"/>
    <w:rsid w:val="009234CD"/>
    <w:rsid w:val="00923C53"/>
    <w:rsid w:val="0092423B"/>
    <w:rsid w:val="00924B24"/>
    <w:rsid w:val="00925558"/>
    <w:rsid w:val="00925D10"/>
    <w:rsid w:val="0093106D"/>
    <w:rsid w:val="009316E3"/>
    <w:rsid w:val="00931BD9"/>
    <w:rsid w:val="009320E4"/>
    <w:rsid w:val="009343ED"/>
    <w:rsid w:val="00934A76"/>
    <w:rsid w:val="009367DF"/>
    <w:rsid w:val="009368F3"/>
    <w:rsid w:val="00941555"/>
    <w:rsid w:val="00941636"/>
    <w:rsid w:val="00942FCC"/>
    <w:rsid w:val="00943742"/>
    <w:rsid w:val="00943B9B"/>
    <w:rsid w:val="00943D92"/>
    <w:rsid w:val="00943F8E"/>
    <w:rsid w:val="0094502D"/>
    <w:rsid w:val="0094561E"/>
    <w:rsid w:val="00945C05"/>
    <w:rsid w:val="00946945"/>
    <w:rsid w:val="00947713"/>
    <w:rsid w:val="00950083"/>
    <w:rsid w:val="00950DE7"/>
    <w:rsid w:val="00950FCB"/>
    <w:rsid w:val="0095301B"/>
    <w:rsid w:val="00953120"/>
    <w:rsid w:val="00953920"/>
    <w:rsid w:val="00953D47"/>
    <w:rsid w:val="00955B8C"/>
    <w:rsid w:val="0095681E"/>
    <w:rsid w:val="009572D4"/>
    <w:rsid w:val="00957839"/>
    <w:rsid w:val="00961921"/>
    <w:rsid w:val="00961E18"/>
    <w:rsid w:val="0096430A"/>
    <w:rsid w:val="0096554B"/>
    <w:rsid w:val="0096584A"/>
    <w:rsid w:val="00967F48"/>
    <w:rsid w:val="00971F08"/>
    <w:rsid w:val="00972BEF"/>
    <w:rsid w:val="0097603D"/>
    <w:rsid w:val="009760CA"/>
    <w:rsid w:val="009762F2"/>
    <w:rsid w:val="00976440"/>
    <w:rsid w:val="00976949"/>
    <w:rsid w:val="00977610"/>
    <w:rsid w:val="00980477"/>
    <w:rsid w:val="00980522"/>
    <w:rsid w:val="00980F90"/>
    <w:rsid w:val="0098204B"/>
    <w:rsid w:val="009828C4"/>
    <w:rsid w:val="00982B1D"/>
    <w:rsid w:val="00983425"/>
    <w:rsid w:val="00983950"/>
    <w:rsid w:val="00985253"/>
    <w:rsid w:val="009853B3"/>
    <w:rsid w:val="00987313"/>
    <w:rsid w:val="009875F7"/>
    <w:rsid w:val="0098796D"/>
    <w:rsid w:val="00990630"/>
    <w:rsid w:val="00991761"/>
    <w:rsid w:val="009935DA"/>
    <w:rsid w:val="00993710"/>
    <w:rsid w:val="00994DCA"/>
    <w:rsid w:val="009960EC"/>
    <w:rsid w:val="0099688B"/>
    <w:rsid w:val="009970DD"/>
    <w:rsid w:val="009A0FBA"/>
    <w:rsid w:val="009A1601"/>
    <w:rsid w:val="009A2792"/>
    <w:rsid w:val="009A2DF7"/>
    <w:rsid w:val="009A3BB6"/>
    <w:rsid w:val="009A462D"/>
    <w:rsid w:val="009A5CBA"/>
    <w:rsid w:val="009A77E9"/>
    <w:rsid w:val="009A7AE6"/>
    <w:rsid w:val="009B01E6"/>
    <w:rsid w:val="009B1F30"/>
    <w:rsid w:val="009B3AC2"/>
    <w:rsid w:val="009B4DF4"/>
    <w:rsid w:val="009B55E7"/>
    <w:rsid w:val="009B564E"/>
    <w:rsid w:val="009B668D"/>
    <w:rsid w:val="009B6E10"/>
    <w:rsid w:val="009B720C"/>
    <w:rsid w:val="009B7E87"/>
    <w:rsid w:val="009C0169"/>
    <w:rsid w:val="009C1BC8"/>
    <w:rsid w:val="009C1BE0"/>
    <w:rsid w:val="009C2427"/>
    <w:rsid w:val="009C313E"/>
    <w:rsid w:val="009C403E"/>
    <w:rsid w:val="009C4113"/>
    <w:rsid w:val="009C4606"/>
    <w:rsid w:val="009C7897"/>
    <w:rsid w:val="009D0101"/>
    <w:rsid w:val="009D36FB"/>
    <w:rsid w:val="009D461B"/>
    <w:rsid w:val="009D4FF0"/>
    <w:rsid w:val="009D540F"/>
    <w:rsid w:val="009D64F8"/>
    <w:rsid w:val="009D703C"/>
    <w:rsid w:val="009D718F"/>
    <w:rsid w:val="009D7830"/>
    <w:rsid w:val="009E00BD"/>
    <w:rsid w:val="009E068F"/>
    <w:rsid w:val="009E0E97"/>
    <w:rsid w:val="009E14E0"/>
    <w:rsid w:val="009E1AD5"/>
    <w:rsid w:val="009E20B8"/>
    <w:rsid w:val="009E2654"/>
    <w:rsid w:val="009E3554"/>
    <w:rsid w:val="009E35DB"/>
    <w:rsid w:val="009E47A3"/>
    <w:rsid w:val="009E4C0D"/>
    <w:rsid w:val="009E4C59"/>
    <w:rsid w:val="009E6F04"/>
    <w:rsid w:val="009E7174"/>
    <w:rsid w:val="009F08F3"/>
    <w:rsid w:val="009F344F"/>
    <w:rsid w:val="009F45DA"/>
    <w:rsid w:val="009F4A62"/>
    <w:rsid w:val="009F5CAD"/>
    <w:rsid w:val="009F67D5"/>
    <w:rsid w:val="009F6D60"/>
    <w:rsid w:val="009F703F"/>
    <w:rsid w:val="009F7902"/>
    <w:rsid w:val="00A02007"/>
    <w:rsid w:val="00A031D8"/>
    <w:rsid w:val="00A048A8"/>
    <w:rsid w:val="00A04F49"/>
    <w:rsid w:val="00A0505E"/>
    <w:rsid w:val="00A0508F"/>
    <w:rsid w:val="00A05630"/>
    <w:rsid w:val="00A1206A"/>
    <w:rsid w:val="00A13E54"/>
    <w:rsid w:val="00A14D24"/>
    <w:rsid w:val="00A1538E"/>
    <w:rsid w:val="00A167B0"/>
    <w:rsid w:val="00A16AAB"/>
    <w:rsid w:val="00A17F63"/>
    <w:rsid w:val="00A20B24"/>
    <w:rsid w:val="00A2193B"/>
    <w:rsid w:val="00A22798"/>
    <w:rsid w:val="00A22B1A"/>
    <w:rsid w:val="00A2351A"/>
    <w:rsid w:val="00A24749"/>
    <w:rsid w:val="00A264A9"/>
    <w:rsid w:val="00A26DCF"/>
    <w:rsid w:val="00A27785"/>
    <w:rsid w:val="00A30187"/>
    <w:rsid w:val="00A33455"/>
    <w:rsid w:val="00A3381C"/>
    <w:rsid w:val="00A33E4B"/>
    <w:rsid w:val="00A33FAF"/>
    <w:rsid w:val="00A34096"/>
    <w:rsid w:val="00A3448A"/>
    <w:rsid w:val="00A35F48"/>
    <w:rsid w:val="00A36297"/>
    <w:rsid w:val="00A36BEC"/>
    <w:rsid w:val="00A370BC"/>
    <w:rsid w:val="00A37DC8"/>
    <w:rsid w:val="00A406E5"/>
    <w:rsid w:val="00A41E2B"/>
    <w:rsid w:val="00A43619"/>
    <w:rsid w:val="00A436B7"/>
    <w:rsid w:val="00A443C0"/>
    <w:rsid w:val="00A44FB4"/>
    <w:rsid w:val="00A453AE"/>
    <w:rsid w:val="00A45772"/>
    <w:rsid w:val="00A45B74"/>
    <w:rsid w:val="00A46878"/>
    <w:rsid w:val="00A4749F"/>
    <w:rsid w:val="00A504C3"/>
    <w:rsid w:val="00A5214E"/>
    <w:rsid w:val="00A52E1D"/>
    <w:rsid w:val="00A53134"/>
    <w:rsid w:val="00A537DD"/>
    <w:rsid w:val="00A5776F"/>
    <w:rsid w:val="00A6015B"/>
    <w:rsid w:val="00A60A1D"/>
    <w:rsid w:val="00A61499"/>
    <w:rsid w:val="00A61610"/>
    <w:rsid w:val="00A62A77"/>
    <w:rsid w:val="00A6304B"/>
    <w:rsid w:val="00A63483"/>
    <w:rsid w:val="00A63EDC"/>
    <w:rsid w:val="00A65236"/>
    <w:rsid w:val="00A657D7"/>
    <w:rsid w:val="00A65D16"/>
    <w:rsid w:val="00A660AC"/>
    <w:rsid w:val="00A677FB"/>
    <w:rsid w:val="00A6797E"/>
    <w:rsid w:val="00A67E6C"/>
    <w:rsid w:val="00A7103E"/>
    <w:rsid w:val="00A71B99"/>
    <w:rsid w:val="00A73396"/>
    <w:rsid w:val="00A739D0"/>
    <w:rsid w:val="00A73B9C"/>
    <w:rsid w:val="00A73C05"/>
    <w:rsid w:val="00A73C81"/>
    <w:rsid w:val="00A756A0"/>
    <w:rsid w:val="00A761D4"/>
    <w:rsid w:val="00A76C36"/>
    <w:rsid w:val="00A76CDE"/>
    <w:rsid w:val="00A77D79"/>
    <w:rsid w:val="00A77EC4"/>
    <w:rsid w:val="00A80280"/>
    <w:rsid w:val="00A826BF"/>
    <w:rsid w:val="00A8296C"/>
    <w:rsid w:val="00A830FE"/>
    <w:rsid w:val="00A86420"/>
    <w:rsid w:val="00A90617"/>
    <w:rsid w:val="00A9095C"/>
    <w:rsid w:val="00A9158B"/>
    <w:rsid w:val="00A92879"/>
    <w:rsid w:val="00A92E7E"/>
    <w:rsid w:val="00A93850"/>
    <w:rsid w:val="00A9442A"/>
    <w:rsid w:val="00A94B7B"/>
    <w:rsid w:val="00A955DB"/>
    <w:rsid w:val="00A96D0F"/>
    <w:rsid w:val="00A973C4"/>
    <w:rsid w:val="00AA016F"/>
    <w:rsid w:val="00AA0BFA"/>
    <w:rsid w:val="00AA1ED6"/>
    <w:rsid w:val="00AA4DD1"/>
    <w:rsid w:val="00AA51D6"/>
    <w:rsid w:val="00AA5873"/>
    <w:rsid w:val="00AB069C"/>
    <w:rsid w:val="00AB0BC8"/>
    <w:rsid w:val="00AB0CDF"/>
    <w:rsid w:val="00AB11CA"/>
    <w:rsid w:val="00AB14D9"/>
    <w:rsid w:val="00AB2725"/>
    <w:rsid w:val="00AB35D7"/>
    <w:rsid w:val="00AB4828"/>
    <w:rsid w:val="00AB4AB8"/>
    <w:rsid w:val="00AB5F13"/>
    <w:rsid w:val="00AB655E"/>
    <w:rsid w:val="00AB71B8"/>
    <w:rsid w:val="00AC007F"/>
    <w:rsid w:val="00AC2ECD"/>
    <w:rsid w:val="00AC3119"/>
    <w:rsid w:val="00AC3A6D"/>
    <w:rsid w:val="00AC49FB"/>
    <w:rsid w:val="00AC5A10"/>
    <w:rsid w:val="00AC7B1F"/>
    <w:rsid w:val="00AD0AA3"/>
    <w:rsid w:val="00AD0E27"/>
    <w:rsid w:val="00AD1B73"/>
    <w:rsid w:val="00AD1C50"/>
    <w:rsid w:val="00AD2BE9"/>
    <w:rsid w:val="00AD3F94"/>
    <w:rsid w:val="00AD4390"/>
    <w:rsid w:val="00AD4A5A"/>
    <w:rsid w:val="00AE27AC"/>
    <w:rsid w:val="00AE2E5E"/>
    <w:rsid w:val="00AE2FE5"/>
    <w:rsid w:val="00AE322E"/>
    <w:rsid w:val="00AE3E12"/>
    <w:rsid w:val="00AE40E0"/>
    <w:rsid w:val="00AE4DBA"/>
    <w:rsid w:val="00AE4F07"/>
    <w:rsid w:val="00AF1C5D"/>
    <w:rsid w:val="00AF1E73"/>
    <w:rsid w:val="00AF28B2"/>
    <w:rsid w:val="00AF3125"/>
    <w:rsid w:val="00AF343D"/>
    <w:rsid w:val="00AF42D7"/>
    <w:rsid w:val="00AF4959"/>
    <w:rsid w:val="00B0046A"/>
    <w:rsid w:val="00B006FE"/>
    <w:rsid w:val="00B007CB"/>
    <w:rsid w:val="00B00974"/>
    <w:rsid w:val="00B01E1E"/>
    <w:rsid w:val="00B0200E"/>
    <w:rsid w:val="00B0201D"/>
    <w:rsid w:val="00B02AA9"/>
    <w:rsid w:val="00B02FA3"/>
    <w:rsid w:val="00B0334F"/>
    <w:rsid w:val="00B03B60"/>
    <w:rsid w:val="00B042FC"/>
    <w:rsid w:val="00B05084"/>
    <w:rsid w:val="00B0615C"/>
    <w:rsid w:val="00B077F1"/>
    <w:rsid w:val="00B10583"/>
    <w:rsid w:val="00B10809"/>
    <w:rsid w:val="00B11780"/>
    <w:rsid w:val="00B12BEC"/>
    <w:rsid w:val="00B140A4"/>
    <w:rsid w:val="00B14234"/>
    <w:rsid w:val="00B1482C"/>
    <w:rsid w:val="00B14A8F"/>
    <w:rsid w:val="00B157F9"/>
    <w:rsid w:val="00B16C49"/>
    <w:rsid w:val="00B20256"/>
    <w:rsid w:val="00B20D09"/>
    <w:rsid w:val="00B21767"/>
    <w:rsid w:val="00B23A03"/>
    <w:rsid w:val="00B23E5D"/>
    <w:rsid w:val="00B26CF5"/>
    <w:rsid w:val="00B2763F"/>
    <w:rsid w:val="00B27AAC"/>
    <w:rsid w:val="00B30929"/>
    <w:rsid w:val="00B33AB4"/>
    <w:rsid w:val="00B34119"/>
    <w:rsid w:val="00B3427D"/>
    <w:rsid w:val="00B3478C"/>
    <w:rsid w:val="00B355F5"/>
    <w:rsid w:val="00B35DEE"/>
    <w:rsid w:val="00B360A5"/>
    <w:rsid w:val="00B36236"/>
    <w:rsid w:val="00B372AA"/>
    <w:rsid w:val="00B40445"/>
    <w:rsid w:val="00B409E0"/>
    <w:rsid w:val="00B40D1C"/>
    <w:rsid w:val="00B40DD0"/>
    <w:rsid w:val="00B4138A"/>
    <w:rsid w:val="00B41888"/>
    <w:rsid w:val="00B422E4"/>
    <w:rsid w:val="00B42F4A"/>
    <w:rsid w:val="00B44687"/>
    <w:rsid w:val="00B446C1"/>
    <w:rsid w:val="00B457B9"/>
    <w:rsid w:val="00B45A52"/>
    <w:rsid w:val="00B46175"/>
    <w:rsid w:val="00B50883"/>
    <w:rsid w:val="00B5144F"/>
    <w:rsid w:val="00B51AF0"/>
    <w:rsid w:val="00B53474"/>
    <w:rsid w:val="00B54197"/>
    <w:rsid w:val="00B548B7"/>
    <w:rsid w:val="00B54915"/>
    <w:rsid w:val="00B557B1"/>
    <w:rsid w:val="00B561F0"/>
    <w:rsid w:val="00B56825"/>
    <w:rsid w:val="00B627CD"/>
    <w:rsid w:val="00B62A8C"/>
    <w:rsid w:val="00B664C7"/>
    <w:rsid w:val="00B66A39"/>
    <w:rsid w:val="00B6772E"/>
    <w:rsid w:val="00B67EBD"/>
    <w:rsid w:val="00B739F6"/>
    <w:rsid w:val="00B73BF8"/>
    <w:rsid w:val="00B75090"/>
    <w:rsid w:val="00B807D6"/>
    <w:rsid w:val="00B80E80"/>
    <w:rsid w:val="00B80F0E"/>
    <w:rsid w:val="00B81A6C"/>
    <w:rsid w:val="00B824B4"/>
    <w:rsid w:val="00B85DE5"/>
    <w:rsid w:val="00B866DB"/>
    <w:rsid w:val="00B872A1"/>
    <w:rsid w:val="00B877BB"/>
    <w:rsid w:val="00B90D97"/>
    <w:rsid w:val="00B90F73"/>
    <w:rsid w:val="00B91E76"/>
    <w:rsid w:val="00B92198"/>
    <w:rsid w:val="00B93B59"/>
    <w:rsid w:val="00B9406A"/>
    <w:rsid w:val="00B944A6"/>
    <w:rsid w:val="00B96219"/>
    <w:rsid w:val="00B96298"/>
    <w:rsid w:val="00B96862"/>
    <w:rsid w:val="00B96C39"/>
    <w:rsid w:val="00B97494"/>
    <w:rsid w:val="00B97754"/>
    <w:rsid w:val="00BA02CE"/>
    <w:rsid w:val="00BA0C8C"/>
    <w:rsid w:val="00BA2280"/>
    <w:rsid w:val="00BA2A08"/>
    <w:rsid w:val="00BA2D3D"/>
    <w:rsid w:val="00BA2F66"/>
    <w:rsid w:val="00BA303C"/>
    <w:rsid w:val="00BA3FE1"/>
    <w:rsid w:val="00BA4EB4"/>
    <w:rsid w:val="00BA56D2"/>
    <w:rsid w:val="00BA76E0"/>
    <w:rsid w:val="00BB007C"/>
    <w:rsid w:val="00BB015D"/>
    <w:rsid w:val="00BB2A25"/>
    <w:rsid w:val="00BB4180"/>
    <w:rsid w:val="00BB51E9"/>
    <w:rsid w:val="00BB6074"/>
    <w:rsid w:val="00BB666D"/>
    <w:rsid w:val="00BB6BA0"/>
    <w:rsid w:val="00BC0FDC"/>
    <w:rsid w:val="00BC154F"/>
    <w:rsid w:val="00BC1C26"/>
    <w:rsid w:val="00BC2B5C"/>
    <w:rsid w:val="00BC3053"/>
    <w:rsid w:val="00BC4D2E"/>
    <w:rsid w:val="00BC72A5"/>
    <w:rsid w:val="00BD040A"/>
    <w:rsid w:val="00BD1E72"/>
    <w:rsid w:val="00BD29F1"/>
    <w:rsid w:val="00BD2E3B"/>
    <w:rsid w:val="00BD41F3"/>
    <w:rsid w:val="00BD47A3"/>
    <w:rsid w:val="00BD48AC"/>
    <w:rsid w:val="00BD5F1A"/>
    <w:rsid w:val="00BE1234"/>
    <w:rsid w:val="00BE1344"/>
    <w:rsid w:val="00BE27F4"/>
    <w:rsid w:val="00BE2FA6"/>
    <w:rsid w:val="00BE333F"/>
    <w:rsid w:val="00BE4121"/>
    <w:rsid w:val="00BE4928"/>
    <w:rsid w:val="00BE62FA"/>
    <w:rsid w:val="00BE679A"/>
    <w:rsid w:val="00BE6ED8"/>
    <w:rsid w:val="00BE7406"/>
    <w:rsid w:val="00BE7603"/>
    <w:rsid w:val="00BF051F"/>
    <w:rsid w:val="00BF3114"/>
    <w:rsid w:val="00BF3279"/>
    <w:rsid w:val="00BF3FBF"/>
    <w:rsid w:val="00BF42F8"/>
    <w:rsid w:val="00BF53AB"/>
    <w:rsid w:val="00BF5CE3"/>
    <w:rsid w:val="00BF6A54"/>
    <w:rsid w:val="00BF74C7"/>
    <w:rsid w:val="00C003B0"/>
    <w:rsid w:val="00C0103C"/>
    <w:rsid w:val="00C015F1"/>
    <w:rsid w:val="00C01B51"/>
    <w:rsid w:val="00C01F33"/>
    <w:rsid w:val="00C0274E"/>
    <w:rsid w:val="00C02CC6"/>
    <w:rsid w:val="00C035E5"/>
    <w:rsid w:val="00C03D5E"/>
    <w:rsid w:val="00C040F7"/>
    <w:rsid w:val="00C044AB"/>
    <w:rsid w:val="00C05706"/>
    <w:rsid w:val="00C06B93"/>
    <w:rsid w:val="00C07377"/>
    <w:rsid w:val="00C10478"/>
    <w:rsid w:val="00C12107"/>
    <w:rsid w:val="00C129A9"/>
    <w:rsid w:val="00C134AB"/>
    <w:rsid w:val="00C14568"/>
    <w:rsid w:val="00C14858"/>
    <w:rsid w:val="00C14D4B"/>
    <w:rsid w:val="00C154BB"/>
    <w:rsid w:val="00C15CFA"/>
    <w:rsid w:val="00C1648A"/>
    <w:rsid w:val="00C20718"/>
    <w:rsid w:val="00C2152A"/>
    <w:rsid w:val="00C21744"/>
    <w:rsid w:val="00C22453"/>
    <w:rsid w:val="00C24483"/>
    <w:rsid w:val="00C26D8F"/>
    <w:rsid w:val="00C279B5"/>
    <w:rsid w:val="00C27C45"/>
    <w:rsid w:val="00C31F61"/>
    <w:rsid w:val="00C32706"/>
    <w:rsid w:val="00C33E41"/>
    <w:rsid w:val="00C33F06"/>
    <w:rsid w:val="00C36A61"/>
    <w:rsid w:val="00C36CD4"/>
    <w:rsid w:val="00C3719D"/>
    <w:rsid w:val="00C37CB2"/>
    <w:rsid w:val="00C37FC5"/>
    <w:rsid w:val="00C4073B"/>
    <w:rsid w:val="00C443CE"/>
    <w:rsid w:val="00C44426"/>
    <w:rsid w:val="00C449FE"/>
    <w:rsid w:val="00C467DA"/>
    <w:rsid w:val="00C473A5"/>
    <w:rsid w:val="00C47BA8"/>
    <w:rsid w:val="00C51040"/>
    <w:rsid w:val="00C51DC4"/>
    <w:rsid w:val="00C528A7"/>
    <w:rsid w:val="00C536B3"/>
    <w:rsid w:val="00C54995"/>
    <w:rsid w:val="00C54D41"/>
    <w:rsid w:val="00C5652B"/>
    <w:rsid w:val="00C5667B"/>
    <w:rsid w:val="00C60783"/>
    <w:rsid w:val="00C60ACC"/>
    <w:rsid w:val="00C619B8"/>
    <w:rsid w:val="00C61EB2"/>
    <w:rsid w:val="00C63C0F"/>
    <w:rsid w:val="00C63EE0"/>
    <w:rsid w:val="00C64672"/>
    <w:rsid w:val="00C66503"/>
    <w:rsid w:val="00C6674D"/>
    <w:rsid w:val="00C70697"/>
    <w:rsid w:val="00C71C20"/>
    <w:rsid w:val="00C72093"/>
    <w:rsid w:val="00C72658"/>
    <w:rsid w:val="00C72EF4"/>
    <w:rsid w:val="00C744FE"/>
    <w:rsid w:val="00C75D2F"/>
    <w:rsid w:val="00C767BE"/>
    <w:rsid w:val="00C76E3C"/>
    <w:rsid w:val="00C777C0"/>
    <w:rsid w:val="00C77CCE"/>
    <w:rsid w:val="00C77EBE"/>
    <w:rsid w:val="00C812C6"/>
    <w:rsid w:val="00C81568"/>
    <w:rsid w:val="00C826BF"/>
    <w:rsid w:val="00C839D9"/>
    <w:rsid w:val="00C839F3"/>
    <w:rsid w:val="00C85F9F"/>
    <w:rsid w:val="00C87020"/>
    <w:rsid w:val="00C9027A"/>
    <w:rsid w:val="00C9068E"/>
    <w:rsid w:val="00C93814"/>
    <w:rsid w:val="00C93C4B"/>
    <w:rsid w:val="00C944AB"/>
    <w:rsid w:val="00C95B40"/>
    <w:rsid w:val="00C96F23"/>
    <w:rsid w:val="00C97C0E"/>
    <w:rsid w:val="00CA098B"/>
    <w:rsid w:val="00CA14E2"/>
    <w:rsid w:val="00CA1ED8"/>
    <w:rsid w:val="00CA3665"/>
    <w:rsid w:val="00CA6CD3"/>
    <w:rsid w:val="00CA7BAE"/>
    <w:rsid w:val="00CB1F63"/>
    <w:rsid w:val="00CB2B9B"/>
    <w:rsid w:val="00CB3FF2"/>
    <w:rsid w:val="00CB56C1"/>
    <w:rsid w:val="00CB57AB"/>
    <w:rsid w:val="00CB6DED"/>
    <w:rsid w:val="00CB6EB9"/>
    <w:rsid w:val="00CB7170"/>
    <w:rsid w:val="00CC040E"/>
    <w:rsid w:val="00CC111F"/>
    <w:rsid w:val="00CC2011"/>
    <w:rsid w:val="00CC2A36"/>
    <w:rsid w:val="00CC2E79"/>
    <w:rsid w:val="00CC3365"/>
    <w:rsid w:val="00CC3EA0"/>
    <w:rsid w:val="00CC5043"/>
    <w:rsid w:val="00CC5655"/>
    <w:rsid w:val="00CC5A2B"/>
    <w:rsid w:val="00CC69EE"/>
    <w:rsid w:val="00CC6BE4"/>
    <w:rsid w:val="00CC7156"/>
    <w:rsid w:val="00CC7B45"/>
    <w:rsid w:val="00CD08C6"/>
    <w:rsid w:val="00CD1188"/>
    <w:rsid w:val="00CD1DC3"/>
    <w:rsid w:val="00CD1E78"/>
    <w:rsid w:val="00CD2ED1"/>
    <w:rsid w:val="00CD337B"/>
    <w:rsid w:val="00CD4047"/>
    <w:rsid w:val="00CD4DC3"/>
    <w:rsid w:val="00CD5A82"/>
    <w:rsid w:val="00CD689F"/>
    <w:rsid w:val="00CD68A6"/>
    <w:rsid w:val="00CD7DD2"/>
    <w:rsid w:val="00CE00E7"/>
    <w:rsid w:val="00CE0424"/>
    <w:rsid w:val="00CE05D0"/>
    <w:rsid w:val="00CE2209"/>
    <w:rsid w:val="00CE26B0"/>
    <w:rsid w:val="00CE2A12"/>
    <w:rsid w:val="00CE74C0"/>
    <w:rsid w:val="00CE7561"/>
    <w:rsid w:val="00CF0612"/>
    <w:rsid w:val="00CF1354"/>
    <w:rsid w:val="00CF3B1F"/>
    <w:rsid w:val="00CF3BF6"/>
    <w:rsid w:val="00CF45A8"/>
    <w:rsid w:val="00CF625B"/>
    <w:rsid w:val="00CF64FA"/>
    <w:rsid w:val="00CF687E"/>
    <w:rsid w:val="00D000A3"/>
    <w:rsid w:val="00D00465"/>
    <w:rsid w:val="00D00E5B"/>
    <w:rsid w:val="00D02EDC"/>
    <w:rsid w:val="00D0349B"/>
    <w:rsid w:val="00D048DD"/>
    <w:rsid w:val="00D05EF6"/>
    <w:rsid w:val="00D05F00"/>
    <w:rsid w:val="00D10204"/>
    <w:rsid w:val="00D10249"/>
    <w:rsid w:val="00D1083E"/>
    <w:rsid w:val="00D115C3"/>
    <w:rsid w:val="00D1182D"/>
    <w:rsid w:val="00D11897"/>
    <w:rsid w:val="00D12F46"/>
    <w:rsid w:val="00D13135"/>
    <w:rsid w:val="00D13E4E"/>
    <w:rsid w:val="00D1438E"/>
    <w:rsid w:val="00D16253"/>
    <w:rsid w:val="00D1692E"/>
    <w:rsid w:val="00D16E07"/>
    <w:rsid w:val="00D21461"/>
    <w:rsid w:val="00D2291C"/>
    <w:rsid w:val="00D239A7"/>
    <w:rsid w:val="00D23F47"/>
    <w:rsid w:val="00D2602C"/>
    <w:rsid w:val="00D261E5"/>
    <w:rsid w:val="00D276E3"/>
    <w:rsid w:val="00D31364"/>
    <w:rsid w:val="00D31902"/>
    <w:rsid w:val="00D36E71"/>
    <w:rsid w:val="00D37A00"/>
    <w:rsid w:val="00D37D87"/>
    <w:rsid w:val="00D40B33"/>
    <w:rsid w:val="00D40BB7"/>
    <w:rsid w:val="00D42BC5"/>
    <w:rsid w:val="00D4318F"/>
    <w:rsid w:val="00D43361"/>
    <w:rsid w:val="00D438BF"/>
    <w:rsid w:val="00D43EA9"/>
    <w:rsid w:val="00D440F8"/>
    <w:rsid w:val="00D46FB5"/>
    <w:rsid w:val="00D47EB5"/>
    <w:rsid w:val="00D51853"/>
    <w:rsid w:val="00D51A3A"/>
    <w:rsid w:val="00D52DBC"/>
    <w:rsid w:val="00D53225"/>
    <w:rsid w:val="00D53944"/>
    <w:rsid w:val="00D546FF"/>
    <w:rsid w:val="00D5512B"/>
    <w:rsid w:val="00D55AD5"/>
    <w:rsid w:val="00D56B85"/>
    <w:rsid w:val="00D576CA"/>
    <w:rsid w:val="00D61AF5"/>
    <w:rsid w:val="00D6338D"/>
    <w:rsid w:val="00D652B5"/>
    <w:rsid w:val="00D65772"/>
    <w:rsid w:val="00D658AF"/>
    <w:rsid w:val="00D66155"/>
    <w:rsid w:val="00D67153"/>
    <w:rsid w:val="00D67A0F"/>
    <w:rsid w:val="00D708B0"/>
    <w:rsid w:val="00D71080"/>
    <w:rsid w:val="00D71584"/>
    <w:rsid w:val="00D727D8"/>
    <w:rsid w:val="00D72A0F"/>
    <w:rsid w:val="00D74329"/>
    <w:rsid w:val="00D77B1D"/>
    <w:rsid w:val="00D77D63"/>
    <w:rsid w:val="00D8021F"/>
    <w:rsid w:val="00D80383"/>
    <w:rsid w:val="00D81996"/>
    <w:rsid w:val="00D823C6"/>
    <w:rsid w:val="00D8327F"/>
    <w:rsid w:val="00D83509"/>
    <w:rsid w:val="00D84A27"/>
    <w:rsid w:val="00D86CA3"/>
    <w:rsid w:val="00D871CE"/>
    <w:rsid w:val="00D91876"/>
    <w:rsid w:val="00D9196D"/>
    <w:rsid w:val="00D92982"/>
    <w:rsid w:val="00DA0B01"/>
    <w:rsid w:val="00DA0CA7"/>
    <w:rsid w:val="00DA303D"/>
    <w:rsid w:val="00DA305E"/>
    <w:rsid w:val="00DA3AB2"/>
    <w:rsid w:val="00DA3B9D"/>
    <w:rsid w:val="00DA3C99"/>
    <w:rsid w:val="00DA4673"/>
    <w:rsid w:val="00DA5417"/>
    <w:rsid w:val="00DA56E8"/>
    <w:rsid w:val="00DB0205"/>
    <w:rsid w:val="00DB060E"/>
    <w:rsid w:val="00DB0A9F"/>
    <w:rsid w:val="00DB245F"/>
    <w:rsid w:val="00DB26C4"/>
    <w:rsid w:val="00DB377D"/>
    <w:rsid w:val="00DB3DD6"/>
    <w:rsid w:val="00DB46A3"/>
    <w:rsid w:val="00DB4B8E"/>
    <w:rsid w:val="00DB5D72"/>
    <w:rsid w:val="00DC2D36"/>
    <w:rsid w:val="00DC53EF"/>
    <w:rsid w:val="00DC5445"/>
    <w:rsid w:val="00DC6EED"/>
    <w:rsid w:val="00DC7903"/>
    <w:rsid w:val="00DD0281"/>
    <w:rsid w:val="00DD28F1"/>
    <w:rsid w:val="00DD398B"/>
    <w:rsid w:val="00DD61B7"/>
    <w:rsid w:val="00DD7344"/>
    <w:rsid w:val="00DE0621"/>
    <w:rsid w:val="00DE0ABD"/>
    <w:rsid w:val="00DE0EC3"/>
    <w:rsid w:val="00DE122C"/>
    <w:rsid w:val="00DE24DB"/>
    <w:rsid w:val="00DE2928"/>
    <w:rsid w:val="00DE4447"/>
    <w:rsid w:val="00DE5608"/>
    <w:rsid w:val="00DE58D0"/>
    <w:rsid w:val="00DE5F59"/>
    <w:rsid w:val="00DE654F"/>
    <w:rsid w:val="00DF0AE0"/>
    <w:rsid w:val="00DF0B6E"/>
    <w:rsid w:val="00DF10FC"/>
    <w:rsid w:val="00DF15E0"/>
    <w:rsid w:val="00DF37A0"/>
    <w:rsid w:val="00DF40ED"/>
    <w:rsid w:val="00DF430B"/>
    <w:rsid w:val="00DF5BC2"/>
    <w:rsid w:val="00DF7D7D"/>
    <w:rsid w:val="00E00499"/>
    <w:rsid w:val="00E008A5"/>
    <w:rsid w:val="00E01681"/>
    <w:rsid w:val="00E016A9"/>
    <w:rsid w:val="00E04BB2"/>
    <w:rsid w:val="00E077C4"/>
    <w:rsid w:val="00E07A58"/>
    <w:rsid w:val="00E101A9"/>
    <w:rsid w:val="00E110E7"/>
    <w:rsid w:val="00E11384"/>
    <w:rsid w:val="00E114B8"/>
    <w:rsid w:val="00E1152F"/>
    <w:rsid w:val="00E11B20"/>
    <w:rsid w:val="00E1303D"/>
    <w:rsid w:val="00E13537"/>
    <w:rsid w:val="00E13C87"/>
    <w:rsid w:val="00E178B1"/>
    <w:rsid w:val="00E17FA2"/>
    <w:rsid w:val="00E2077E"/>
    <w:rsid w:val="00E20B9D"/>
    <w:rsid w:val="00E21AF4"/>
    <w:rsid w:val="00E21BF6"/>
    <w:rsid w:val="00E22330"/>
    <w:rsid w:val="00E253CB"/>
    <w:rsid w:val="00E30B5A"/>
    <w:rsid w:val="00E30FF6"/>
    <w:rsid w:val="00E3118B"/>
    <w:rsid w:val="00E3123D"/>
    <w:rsid w:val="00E31461"/>
    <w:rsid w:val="00E31D43"/>
    <w:rsid w:val="00E32608"/>
    <w:rsid w:val="00E32903"/>
    <w:rsid w:val="00E329CB"/>
    <w:rsid w:val="00E34188"/>
    <w:rsid w:val="00E34916"/>
    <w:rsid w:val="00E34B6E"/>
    <w:rsid w:val="00E35559"/>
    <w:rsid w:val="00E3723A"/>
    <w:rsid w:val="00E37471"/>
    <w:rsid w:val="00E37860"/>
    <w:rsid w:val="00E37CFA"/>
    <w:rsid w:val="00E44531"/>
    <w:rsid w:val="00E446F1"/>
    <w:rsid w:val="00E455C2"/>
    <w:rsid w:val="00E46886"/>
    <w:rsid w:val="00E469CE"/>
    <w:rsid w:val="00E47AEF"/>
    <w:rsid w:val="00E50DD2"/>
    <w:rsid w:val="00E50F9B"/>
    <w:rsid w:val="00E50FC1"/>
    <w:rsid w:val="00E512D7"/>
    <w:rsid w:val="00E51EFC"/>
    <w:rsid w:val="00E53B75"/>
    <w:rsid w:val="00E54022"/>
    <w:rsid w:val="00E54E3B"/>
    <w:rsid w:val="00E55BE1"/>
    <w:rsid w:val="00E57565"/>
    <w:rsid w:val="00E62413"/>
    <w:rsid w:val="00E63838"/>
    <w:rsid w:val="00E64434"/>
    <w:rsid w:val="00E6683F"/>
    <w:rsid w:val="00E67178"/>
    <w:rsid w:val="00E67C51"/>
    <w:rsid w:val="00E70187"/>
    <w:rsid w:val="00E71930"/>
    <w:rsid w:val="00E72B55"/>
    <w:rsid w:val="00E72EFC"/>
    <w:rsid w:val="00E74947"/>
    <w:rsid w:val="00E749B6"/>
    <w:rsid w:val="00E758EC"/>
    <w:rsid w:val="00E776C1"/>
    <w:rsid w:val="00E77796"/>
    <w:rsid w:val="00E8116F"/>
    <w:rsid w:val="00E81402"/>
    <w:rsid w:val="00E81647"/>
    <w:rsid w:val="00E81F2B"/>
    <w:rsid w:val="00E8234C"/>
    <w:rsid w:val="00E830A3"/>
    <w:rsid w:val="00E83AA9"/>
    <w:rsid w:val="00E8421C"/>
    <w:rsid w:val="00E85928"/>
    <w:rsid w:val="00E8710A"/>
    <w:rsid w:val="00E87822"/>
    <w:rsid w:val="00E90395"/>
    <w:rsid w:val="00E90E49"/>
    <w:rsid w:val="00E915F6"/>
    <w:rsid w:val="00E917F9"/>
    <w:rsid w:val="00E92847"/>
    <w:rsid w:val="00E9291C"/>
    <w:rsid w:val="00E9292A"/>
    <w:rsid w:val="00E93B50"/>
    <w:rsid w:val="00E93FFE"/>
    <w:rsid w:val="00E94F8A"/>
    <w:rsid w:val="00E96E13"/>
    <w:rsid w:val="00E97DE8"/>
    <w:rsid w:val="00EA3E84"/>
    <w:rsid w:val="00EA5003"/>
    <w:rsid w:val="00EA50B5"/>
    <w:rsid w:val="00EA54CD"/>
    <w:rsid w:val="00EA5DCF"/>
    <w:rsid w:val="00EA5DFD"/>
    <w:rsid w:val="00EA6C77"/>
    <w:rsid w:val="00EA7542"/>
    <w:rsid w:val="00EA77A5"/>
    <w:rsid w:val="00EA7A41"/>
    <w:rsid w:val="00EB068D"/>
    <w:rsid w:val="00EB077B"/>
    <w:rsid w:val="00EB0834"/>
    <w:rsid w:val="00EB12BC"/>
    <w:rsid w:val="00EB2A7C"/>
    <w:rsid w:val="00EB31EB"/>
    <w:rsid w:val="00EB3428"/>
    <w:rsid w:val="00EB41AE"/>
    <w:rsid w:val="00EB4EA2"/>
    <w:rsid w:val="00EB50EF"/>
    <w:rsid w:val="00EC0F31"/>
    <w:rsid w:val="00EC1D61"/>
    <w:rsid w:val="00EC24D5"/>
    <w:rsid w:val="00EC27C6"/>
    <w:rsid w:val="00EC2F23"/>
    <w:rsid w:val="00EC4207"/>
    <w:rsid w:val="00EC4C7A"/>
    <w:rsid w:val="00EC4EA4"/>
    <w:rsid w:val="00EC5653"/>
    <w:rsid w:val="00EC6428"/>
    <w:rsid w:val="00EC71CE"/>
    <w:rsid w:val="00EC7991"/>
    <w:rsid w:val="00EC7D1F"/>
    <w:rsid w:val="00ED1006"/>
    <w:rsid w:val="00ED15A7"/>
    <w:rsid w:val="00ED1A26"/>
    <w:rsid w:val="00ED1EB3"/>
    <w:rsid w:val="00ED458A"/>
    <w:rsid w:val="00ED4663"/>
    <w:rsid w:val="00ED4755"/>
    <w:rsid w:val="00ED4EF4"/>
    <w:rsid w:val="00ED6160"/>
    <w:rsid w:val="00ED7F79"/>
    <w:rsid w:val="00EE08F8"/>
    <w:rsid w:val="00EE4CD7"/>
    <w:rsid w:val="00EE4F98"/>
    <w:rsid w:val="00EE63CD"/>
    <w:rsid w:val="00EE7B59"/>
    <w:rsid w:val="00EF14CC"/>
    <w:rsid w:val="00EF18FE"/>
    <w:rsid w:val="00EF2A6E"/>
    <w:rsid w:val="00EF3E00"/>
    <w:rsid w:val="00EF4EDA"/>
    <w:rsid w:val="00EF5111"/>
    <w:rsid w:val="00EF5787"/>
    <w:rsid w:val="00EF60D0"/>
    <w:rsid w:val="00EF656D"/>
    <w:rsid w:val="00EF6F3B"/>
    <w:rsid w:val="00EF793E"/>
    <w:rsid w:val="00F01FD0"/>
    <w:rsid w:val="00F0366A"/>
    <w:rsid w:val="00F0379C"/>
    <w:rsid w:val="00F03BB9"/>
    <w:rsid w:val="00F0528D"/>
    <w:rsid w:val="00F05B5D"/>
    <w:rsid w:val="00F05FCE"/>
    <w:rsid w:val="00F06C67"/>
    <w:rsid w:val="00F06DFD"/>
    <w:rsid w:val="00F071D1"/>
    <w:rsid w:val="00F07533"/>
    <w:rsid w:val="00F07E33"/>
    <w:rsid w:val="00F10629"/>
    <w:rsid w:val="00F11C75"/>
    <w:rsid w:val="00F14586"/>
    <w:rsid w:val="00F1495E"/>
    <w:rsid w:val="00F14D0B"/>
    <w:rsid w:val="00F15FA5"/>
    <w:rsid w:val="00F17B54"/>
    <w:rsid w:val="00F209B7"/>
    <w:rsid w:val="00F2376F"/>
    <w:rsid w:val="00F24396"/>
    <w:rsid w:val="00F243D8"/>
    <w:rsid w:val="00F2736B"/>
    <w:rsid w:val="00F27BEF"/>
    <w:rsid w:val="00F30828"/>
    <w:rsid w:val="00F313D6"/>
    <w:rsid w:val="00F31EB2"/>
    <w:rsid w:val="00F32EB9"/>
    <w:rsid w:val="00F33375"/>
    <w:rsid w:val="00F36485"/>
    <w:rsid w:val="00F40439"/>
    <w:rsid w:val="00F40F0C"/>
    <w:rsid w:val="00F41848"/>
    <w:rsid w:val="00F4210A"/>
    <w:rsid w:val="00F424C4"/>
    <w:rsid w:val="00F4276D"/>
    <w:rsid w:val="00F42B13"/>
    <w:rsid w:val="00F43732"/>
    <w:rsid w:val="00F46875"/>
    <w:rsid w:val="00F47550"/>
    <w:rsid w:val="00F4766C"/>
    <w:rsid w:val="00F47C5D"/>
    <w:rsid w:val="00F5060E"/>
    <w:rsid w:val="00F507D1"/>
    <w:rsid w:val="00F519CE"/>
    <w:rsid w:val="00F51ADA"/>
    <w:rsid w:val="00F54331"/>
    <w:rsid w:val="00F57FAA"/>
    <w:rsid w:val="00F60203"/>
    <w:rsid w:val="00F607C5"/>
    <w:rsid w:val="00F60DEA"/>
    <w:rsid w:val="00F60F23"/>
    <w:rsid w:val="00F610AF"/>
    <w:rsid w:val="00F6160A"/>
    <w:rsid w:val="00F618CB"/>
    <w:rsid w:val="00F62B16"/>
    <w:rsid w:val="00F6302A"/>
    <w:rsid w:val="00F632E6"/>
    <w:rsid w:val="00F63361"/>
    <w:rsid w:val="00F63950"/>
    <w:rsid w:val="00F64C2B"/>
    <w:rsid w:val="00F651BE"/>
    <w:rsid w:val="00F67F53"/>
    <w:rsid w:val="00F703BE"/>
    <w:rsid w:val="00F71F69"/>
    <w:rsid w:val="00F72B72"/>
    <w:rsid w:val="00F74568"/>
    <w:rsid w:val="00F74BB9"/>
    <w:rsid w:val="00F75582"/>
    <w:rsid w:val="00F76BAE"/>
    <w:rsid w:val="00F76EFA"/>
    <w:rsid w:val="00F77366"/>
    <w:rsid w:val="00F804BE"/>
    <w:rsid w:val="00F817CE"/>
    <w:rsid w:val="00F82388"/>
    <w:rsid w:val="00F83374"/>
    <w:rsid w:val="00F8456C"/>
    <w:rsid w:val="00F848D5"/>
    <w:rsid w:val="00F8564B"/>
    <w:rsid w:val="00F859D8"/>
    <w:rsid w:val="00F85DF4"/>
    <w:rsid w:val="00F868F5"/>
    <w:rsid w:val="00F87D3F"/>
    <w:rsid w:val="00F9056A"/>
    <w:rsid w:val="00F90F8D"/>
    <w:rsid w:val="00F92782"/>
    <w:rsid w:val="00F93AA9"/>
    <w:rsid w:val="00F9517A"/>
    <w:rsid w:val="00F9596A"/>
    <w:rsid w:val="00F968CC"/>
    <w:rsid w:val="00F96985"/>
    <w:rsid w:val="00F97320"/>
    <w:rsid w:val="00F97838"/>
    <w:rsid w:val="00FA0D7C"/>
    <w:rsid w:val="00FA2B02"/>
    <w:rsid w:val="00FA2BB3"/>
    <w:rsid w:val="00FA5AC3"/>
    <w:rsid w:val="00FA719C"/>
    <w:rsid w:val="00FA7CF7"/>
    <w:rsid w:val="00FB052B"/>
    <w:rsid w:val="00FB0840"/>
    <w:rsid w:val="00FB0C2E"/>
    <w:rsid w:val="00FB25DC"/>
    <w:rsid w:val="00FB3AFE"/>
    <w:rsid w:val="00FB3FAF"/>
    <w:rsid w:val="00FB4C80"/>
    <w:rsid w:val="00FB4DE7"/>
    <w:rsid w:val="00FB6018"/>
    <w:rsid w:val="00FB6A6A"/>
    <w:rsid w:val="00FC1C52"/>
    <w:rsid w:val="00FC22CC"/>
    <w:rsid w:val="00FC6E72"/>
    <w:rsid w:val="00FC7429"/>
    <w:rsid w:val="00FC74A2"/>
    <w:rsid w:val="00FC7C9A"/>
    <w:rsid w:val="00FD07F6"/>
    <w:rsid w:val="00FD0939"/>
    <w:rsid w:val="00FD1EC8"/>
    <w:rsid w:val="00FD293E"/>
    <w:rsid w:val="00FD3F51"/>
    <w:rsid w:val="00FD47ED"/>
    <w:rsid w:val="00FD4F7D"/>
    <w:rsid w:val="00FD59B9"/>
    <w:rsid w:val="00FD74DB"/>
    <w:rsid w:val="00FD7660"/>
    <w:rsid w:val="00FE0655"/>
    <w:rsid w:val="00FE1201"/>
    <w:rsid w:val="00FE1315"/>
    <w:rsid w:val="00FE1FE5"/>
    <w:rsid w:val="00FE234E"/>
    <w:rsid w:val="00FE2365"/>
    <w:rsid w:val="00FE37D7"/>
    <w:rsid w:val="00FE42C1"/>
    <w:rsid w:val="00FE4C7B"/>
    <w:rsid w:val="00FE7336"/>
    <w:rsid w:val="00FE787C"/>
    <w:rsid w:val="00FF2322"/>
    <w:rsid w:val="00FF2B65"/>
    <w:rsid w:val="00FF3E13"/>
    <w:rsid w:val="00FF404B"/>
    <w:rsid w:val="00FF45A5"/>
    <w:rsid w:val="00FF475F"/>
    <w:rsid w:val="00FF5519"/>
    <w:rsid w:val="00FF5C91"/>
    <w:rsid w:val="0B40C15F"/>
    <w:rsid w:val="2B06D590"/>
    <w:rsid w:val="2C1A4D7D"/>
    <w:rsid w:val="2DDC4831"/>
    <w:rsid w:val="3455CBDA"/>
    <w:rsid w:val="352C11E6"/>
    <w:rsid w:val="393CB3F6"/>
    <w:rsid w:val="39D5962A"/>
    <w:rsid w:val="3A1DA1D4"/>
    <w:rsid w:val="40AEA3EA"/>
    <w:rsid w:val="42E6D83A"/>
    <w:rsid w:val="506248AD"/>
    <w:rsid w:val="5108CB5D"/>
    <w:rsid w:val="5D583683"/>
    <w:rsid w:val="66CCFAE0"/>
    <w:rsid w:val="6868CB41"/>
    <w:rsid w:val="695FE833"/>
    <w:rsid w:val="713CCDA6"/>
    <w:rsid w:val="7BC0BF3C"/>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9FE910C3-4DFA-4784-99C8-0C0940DC4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72A0F"/>
    <w:pPr>
      <w:spacing w:after="0"/>
      <w:ind w:left="720"/>
    </w:pPr>
    <w:rPr>
      <w:rFonts w:eastAsia="Calibri"/>
      <w:szCs w:val="22"/>
      <w:lang w:val="x-none" w:eastAsia="en-US"/>
    </w:rPr>
  </w:style>
  <w:style w:type="character" w:customStyle="1" w:styleId="ListParagraphChar">
    <w:name w:val="List Paragraph Char"/>
    <w:link w:val="ListParagraph"/>
    <w:uiPriority w:val="34"/>
    <w:locked/>
    <w:rsid w:val="00D72A0F"/>
    <w:rPr>
      <w:rFonts w:ascii="Times New Roman" w:eastAsia="Calibri" w:hAnsi="Times New Roman"/>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qFormat/>
    <w:rsid w:val="00561AF7"/>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 w:type="character" w:styleId="Mention">
    <w:name w:val="Mention"/>
    <w:basedOn w:val="DefaultParagraphFont"/>
    <w:uiPriority w:val="99"/>
    <w:unhideWhenUsed/>
    <w:rsid w:val="001B299F"/>
    <w:rPr>
      <w:color w:val="2B579A"/>
      <w:shd w:val="clear" w:color="auto" w:fill="E1DFDD"/>
    </w:rPr>
  </w:style>
  <w:style w:type="character" w:customStyle="1" w:styleId="3GPPTextChar">
    <w:name w:val="3GPP Text Char"/>
    <w:link w:val="3GPPText"/>
    <w:locked/>
    <w:rsid w:val="009E4C0D"/>
    <w:rPr>
      <w:rFonts w:ascii="Arial" w:hAnsi="Arial" w:cs="Arial"/>
      <w:sz w:val="22"/>
      <w:szCs w:val="22"/>
      <w:lang w:val="en-US"/>
    </w:rPr>
  </w:style>
  <w:style w:type="paragraph" w:customStyle="1" w:styleId="3GPPText">
    <w:name w:val="3GPP Text"/>
    <w:basedOn w:val="Normal"/>
    <w:link w:val="3GPPTextChar"/>
    <w:qFormat/>
    <w:rsid w:val="009E4C0D"/>
    <w:pPr>
      <w:overflowPunct/>
      <w:autoSpaceDE/>
      <w:autoSpaceDN/>
      <w:adjustRightInd/>
      <w:spacing w:before="120" w:after="0" w:line="256" w:lineRule="auto"/>
      <w:jc w:val="both"/>
      <w:textAlignment w:val="auto"/>
    </w:pPr>
    <w:rPr>
      <w:rFonts w:ascii="Arial" w:hAnsi="Arial" w:cs="Arial"/>
      <w:sz w:val="22"/>
      <w:szCs w:val="22"/>
      <w:lang w:val="en-US" w:eastAsia="en-GB"/>
    </w:rPr>
  </w:style>
  <w:style w:type="table" w:styleId="GridTable1Light">
    <w:name w:val="Grid Table 1 Light"/>
    <w:basedOn w:val="TableNormal"/>
    <w:uiPriority w:val="46"/>
    <w:rsid w:val="009E4C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0921DD"/>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Doc-title">
    <w:name w:val="Doc-title"/>
    <w:basedOn w:val="Normal"/>
    <w:next w:val="Doc-text2"/>
    <w:link w:val="Doc-titleChar"/>
    <w:qFormat/>
    <w:rsid w:val="00225E1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225E17"/>
    <w:rPr>
      <w:rFonts w:ascii="Arial" w:eastAsia="MS Mincho" w:hAnsi="Arial"/>
      <w:noProof/>
      <w:szCs w:val="24"/>
    </w:rPr>
  </w:style>
  <w:style w:type="paragraph" w:customStyle="1" w:styleId="Agreement">
    <w:name w:val="Agreement"/>
    <w:basedOn w:val="Normal"/>
    <w:next w:val="Doc-text2"/>
    <w:uiPriority w:val="99"/>
    <w:qFormat/>
    <w:rsid w:val="00225E17"/>
    <w:pPr>
      <w:numPr>
        <w:numId w:val="1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435322008">
      <w:bodyDiv w:val="1"/>
      <w:marLeft w:val="0"/>
      <w:marRight w:val="0"/>
      <w:marTop w:val="0"/>
      <w:marBottom w:val="0"/>
      <w:divBdr>
        <w:top w:val="none" w:sz="0" w:space="0" w:color="auto"/>
        <w:left w:val="none" w:sz="0" w:space="0" w:color="auto"/>
        <w:bottom w:val="none" w:sz="0" w:space="0" w:color="auto"/>
        <w:right w:val="none" w:sz="0" w:space="0" w:color="auto"/>
      </w:divBdr>
      <w:divsChild>
        <w:div w:id="1449080980">
          <w:marLeft w:val="547"/>
          <w:marRight w:val="0"/>
          <w:marTop w:val="0"/>
          <w:marBottom w:val="0"/>
          <w:divBdr>
            <w:top w:val="none" w:sz="0" w:space="0" w:color="auto"/>
            <w:left w:val="none" w:sz="0" w:space="0" w:color="auto"/>
            <w:bottom w:val="none" w:sz="0" w:space="0" w:color="auto"/>
            <w:right w:val="none" w:sz="0" w:space="0" w:color="auto"/>
          </w:divBdr>
        </w:div>
      </w:divsChild>
    </w:div>
    <w:div w:id="508565763">
      <w:bodyDiv w:val="1"/>
      <w:marLeft w:val="0"/>
      <w:marRight w:val="0"/>
      <w:marTop w:val="0"/>
      <w:marBottom w:val="0"/>
      <w:divBdr>
        <w:top w:val="none" w:sz="0" w:space="0" w:color="auto"/>
        <w:left w:val="none" w:sz="0" w:space="0" w:color="auto"/>
        <w:bottom w:val="none" w:sz="0" w:space="0" w:color="auto"/>
        <w:right w:val="none" w:sz="0" w:space="0" w:color="auto"/>
      </w:divBdr>
      <w:divsChild>
        <w:div w:id="1393968904">
          <w:marLeft w:val="547"/>
          <w:marRight w:val="0"/>
          <w:marTop w:val="0"/>
          <w:marBottom w:val="0"/>
          <w:divBdr>
            <w:top w:val="none" w:sz="0" w:space="0" w:color="auto"/>
            <w:left w:val="none" w:sz="0" w:space="0" w:color="auto"/>
            <w:bottom w:val="none" w:sz="0" w:space="0" w:color="auto"/>
            <w:right w:val="none" w:sz="0" w:space="0" w:color="auto"/>
          </w:divBdr>
        </w:div>
      </w:divsChild>
    </w:div>
    <w:div w:id="524830980">
      <w:bodyDiv w:val="1"/>
      <w:marLeft w:val="0"/>
      <w:marRight w:val="0"/>
      <w:marTop w:val="0"/>
      <w:marBottom w:val="0"/>
      <w:divBdr>
        <w:top w:val="none" w:sz="0" w:space="0" w:color="auto"/>
        <w:left w:val="none" w:sz="0" w:space="0" w:color="auto"/>
        <w:bottom w:val="none" w:sz="0" w:space="0" w:color="auto"/>
        <w:right w:val="none" w:sz="0" w:space="0" w:color="auto"/>
      </w:divBdr>
      <w:divsChild>
        <w:div w:id="346713777">
          <w:marLeft w:val="547"/>
          <w:marRight w:val="0"/>
          <w:marTop w:val="0"/>
          <w:marBottom w:val="0"/>
          <w:divBdr>
            <w:top w:val="none" w:sz="0" w:space="0" w:color="auto"/>
            <w:left w:val="none" w:sz="0" w:space="0" w:color="auto"/>
            <w:bottom w:val="none" w:sz="0" w:space="0" w:color="auto"/>
            <w:right w:val="none" w:sz="0" w:space="0" w:color="auto"/>
          </w:divBdr>
        </w:div>
      </w:divsChild>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894698367">
      <w:bodyDiv w:val="1"/>
      <w:marLeft w:val="0"/>
      <w:marRight w:val="0"/>
      <w:marTop w:val="0"/>
      <w:marBottom w:val="0"/>
      <w:divBdr>
        <w:top w:val="none" w:sz="0" w:space="0" w:color="auto"/>
        <w:left w:val="none" w:sz="0" w:space="0" w:color="auto"/>
        <w:bottom w:val="none" w:sz="0" w:space="0" w:color="auto"/>
        <w:right w:val="none" w:sz="0" w:space="0" w:color="auto"/>
      </w:divBdr>
      <w:divsChild>
        <w:div w:id="1819614555">
          <w:marLeft w:val="547"/>
          <w:marRight w:val="0"/>
          <w:marTop w:val="0"/>
          <w:marBottom w:val="0"/>
          <w:divBdr>
            <w:top w:val="none" w:sz="0" w:space="0" w:color="auto"/>
            <w:left w:val="none" w:sz="0" w:space="0" w:color="auto"/>
            <w:bottom w:val="none" w:sz="0" w:space="0" w:color="auto"/>
            <w:right w:val="none" w:sz="0" w:space="0" w:color="auto"/>
          </w:divBdr>
        </w:div>
      </w:divsChild>
    </w:div>
    <w:div w:id="1077895298">
      <w:bodyDiv w:val="1"/>
      <w:marLeft w:val="0"/>
      <w:marRight w:val="0"/>
      <w:marTop w:val="0"/>
      <w:marBottom w:val="0"/>
      <w:divBdr>
        <w:top w:val="none" w:sz="0" w:space="0" w:color="auto"/>
        <w:left w:val="none" w:sz="0" w:space="0" w:color="auto"/>
        <w:bottom w:val="none" w:sz="0" w:space="0" w:color="auto"/>
        <w:right w:val="none" w:sz="0" w:space="0" w:color="auto"/>
      </w:divBdr>
      <w:divsChild>
        <w:div w:id="1481577792">
          <w:marLeft w:val="547"/>
          <w:marRight w:val="0"/>
          <w:marTop w:val="0"/>
          <w:marBottom w:val="0"/>
          <w:divBdr>
            <w:top w:val="none" w:sz="0" w:space="0" w:color="auto"/>
            <w:left w:val="none" w:sz="0" w:space="0" w:color="auto"/>
            <w:bottom w:val="none" w:sz="0" w:space="0" w:color="auto"/>
            <w:right w:val="none" w:sz="0" w:space="0" w:color="auto"/>
          </w:divBdr>
        </w:div>
      </w:divsChild>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1274510610">
      <w:bodyDiv w:val="1"/>
      <w:marLeft w:val="0"/>
      <w:marRight w:val="0"/>
      <w:marTop w:val="0"/>
      <w:marBottom w:val="0"/>
      <w:divBdr>
        <w:top w:val="none" w:sz="0" w:space="0" w:color="auto"/>
        <w:left w:val="none" w:sz="0" w:space="0" w:color="auto"/>
        <w:bottom w:val="none" w:sz="0" w:space="0" w:color="auto"/>
        <w:right w:val="none" w:sz="0" w:space="0" w:color="auto"/>
      </w:divBdr>
      <w:divsChild>
        <w:div w:id="1338774281">
          <w:marLeft w:val="547"/>
          <w:marRight w:val="0"/>
          <w:marTop w:val="0"/>
          <w:marBottom w:val="0"/>
          <w:divBdr>
            <w:top w:val="none" w:sz="0" w:space="0" w:color="auto"/>
            <w:left w:val="none" w:sz="0" w:space="0" w:color="auto"/>
            <w:bottom w:val="none" w:sz="0" w:space="0" w:color="auto"/>
            <w:right w:val="none" w:sz="0" w:space="0" w:color="auto"/>
          </w:divBdr>
        </w:div>
      </w:divsChild>
    </w:div>
    <w:div w:id="1568607219">
      <w:bodyDiv w:val="1"/>
      <w:marLeft w:val="0"/>
      <w:marRight w:val="0"/>
      <w:marTop w:val="0"/>
      <w:marBottom w:val="0"/>
      <w:divBdr>
        <w:top w:val="none" w:sz="0" w:space="0" w:color="auto"/>
        <w:left w:val="none" w:sz="0" w:space="0" w:color="auto"/>
        <w:bottom w:val="none" w:sz="0" w:space="0" w:color="auto"/>
        <w:right w:val="none" w:sz="0" w:space="0" w:color="auto"/>
      </w:divBdr>
      <w:divsChild>
        <w:div w:id="1335954282">
          <w:marLeft w:val="547"/>
          <w:marRight w:val="0"/>
          <w:marTop w:val="0"/>
          <w:marBottom w:val="0"/>
          <w:divBdr>
            <w:top w:val="none" w:sz="0" w:space="0" w:color="auto"/>
            <w:left w:val="none" w:sz="0" w:space="0" w:color="auto"/>
            <w:bottom w:val="none" w:sz="0" w:space="0" w:color="auto"/>
            <w:right w:val="none" w:sz="0" w:space="0" w:color="auto"/>
          </w:divBdr>
        </w:div>
      </w:divsChild>
    </w:div>
    <w:div w:id="1640720397">
      <w:bodyDiv w:val="1"/>
      <w:marLeft w:val="0"/>
      <w:marRight w:val="0"/>
      <w:marTop w:val="0"/>
      <w:marBottom w:val="0"/>
      <w:divBdr>
        <w:top w:val="none" w:sz="0" w:space="0" w:color="auto"/>
        <w:left w:val="none" w:sz="0" w:space="0" w:color="auto"/>
        <w:bottom w:val="none" w:sz="0" w:space="0" w:color="auto"/>
        <w:right w:val="none" w:sz="0" w:space="0" w:color="auto"/>
      </w:divBdr>
      <w:divsChild>
        <w:div w:id="2106536229">
          <w:marLeft w:val="547"/>
          <w:marRight w:val="0"/>
          <w:marTop w:val="0"/>
          <w:marBottom w:val="0"/>
          <w:divBdr>
            <w:top w:val="none" w:sz="0" w:space="0" w:color="auto"/>
            <w:left w:val="none" w:sz="0" w:space="0" w:color="auto"/>
            <w:bottom w:val="none" w:sz="0" w:space="0" w:color="auto"/>
            <w:right w:val="none" w:sz="0" w:space="0" w:color="auto"/>
          </w:divBdr>
        </w:div>
      </w:divsChild>
    </w:div>
    <w:div w:id="1680544947">
      <w:bodyDiv w:val="1"/>
      <w:marLeft w:val="0"/>
      <w:marRight w:val="0"/>
      <w:marTop w:val="0"/>
      <w:marBottom w:val="0"/>
      <w:divBdr>
        <w:top w:val="none" w:sz="0" w:space="0" w:color="auto"/>
        <w:left w:val="none" w:sz="0" w:space="0" w:color="auto"/>
        <w:bottom w:val="none" w:sz="0" w:space="0" w:color="auto"/>
        <w:right w:val="none" w:sz="0" w:space="0" w:color="auto"/>
      </w:divBdr>
      <w:divsChild>
        <w:div w:id="1201555864">
          <w:marLeft w:val="547"/>
          <w:marRight w:val="0"/>
          <w:marTop w:val="0"/>
          <w:marBottom w:val="0"/>
          <w:divBdr>
            <w:top w:val="none" w:sz="0" w:space="0" w:color="auto"/>
            <w:left w:val="none" w:sz="0" w:space="0" w:color="auto"/>
            <w:bottom w:val="none" w:sz="0" w:space="0" w:color="auto"/>
            <w:right w:val="none" w:sz="0" w:space="0" w:color="auto"/>
          </w:divBdr>
        </w:div>
      </w:divsChild>
    </w:div>
    <w:div w:id="1870801972">
      <w:bodyDiv w:val="1"/>
      <w:marLeft w:val="0"/>
      <w:marRight w:val="0"/>
      <w:marTop w:val="0"/>
      <w:marBottom w:val="0"/>
      <w:divBdr>
        <w:top w:val="none" w:sz="0" w:space="0" w:color="auto"/>
        <w:left w:val="none" w:sz="0" w:space="0" w:color="auto"/>
        <w:bottom w:val="none" w:sz="0" w:space="0" w:color="auto"/>
        <w:right w:val="none" w:sz="0" w:space="0" w:color="auto"/>
      </w:divBdr>
      <w:divsChild>
        <w:div w:id="569972477">
          <w:marLeft w:val="547"/>
          <w:marRight w:val="0"/>
          <w:marTop w:val="0"/>
          <w:marBottom w:val="0"/>
          <w:divBdr>
            <w:top w:val="none" w:sz="0" w:space="0" w:color="auto"/>
            <w:left w:val="none" w:sz="0" w:space="0" w:color="auto"/>
            <w:bottom w:val="none" w:sz="0" w:space="0" w:color="auto"/>
            <w:right w:val="none" w:sz="0" w:space="0" w:color="auto"/>
          </w:divBdr>
        </w:div>
      </w:divsChild>
    </w:div>
    <w:div w:id="1938832235">
      <w:bodyDiv w:val="1"/>
      <w:marLeft w:val="0"/>
      <w:marRight w:val="0"/>
      <w:marTop w:val="0"/>
      <w:marBottom w:val="0"/>
      <w:divBdr>
        <w:top w:val="none" w:sz="0" w:space="0" w:color="auto"/>
        <w:left w:val="none" w:sz="0" w:space="0" w:color="auto"/>
        <w:bottom w:val="none" w:sz="0" w:space="0" w:color="auto"/>
        <w:right w:val="none" w:sz="0" w:space="0" w:color="auto"/>
      </w:divBdr>
      <w:divsChild>
        <w:div w:id="977490973">
          <w:marLeft w:val="547"/>
          <w:marRight w:val="0"/>
          <w:marTop w:val="0"/>
          <w:marBottom w:val="0"/>
          <w:divBdr>
            <w:top w:val="none" w:sz="0" w:space="0" w:color="auto"/>
            <w:left w:val="none" w:sz="0" w:space="0" w:color="auto"/>
            <w:bottom w:val="none" w:sz="0" w:space="0" w:color="auto"/>
            <w:right w:val="none" w:sz="0" w:space="0" w:color="auto"/>
          </w:divBdr>
        </w:div>
      </w:divsChild>
    </w:div>
    <w:div w:id="1956785494">
      <w:bodyDiv w:val="1"/>
      <w:marLeft w:val="0"/>
      <w:marRight w:val="0"/>
      <w:marTop w:val="0"/>
      <w:marBottom w:val="0"/>
      <w:divBdr>
        <w:top w:val="none" w:sz="0" w:space="0" w:color="auto"/>
        <w:left w:val="none" w:sz="0" w:space="0" w:color="auto"/>
        <w:bottom w:val="none" w:sz="0" w:space="0" w:color="auto"/>
        <w:right w:val="none" w:sz="0" w:space="0" w:color="auto"/>
      </w:divBdr>
      <w:divsChild>
        <w:div w:id="432089194">
          <w:marLeft w:val="547"/>
          <w:marRight w:val="0"/>
          <w:marTop w:val="0"/>
          <w:marBottom w:val="0"/>
          <w:divBdr>
            <w:top w:val="none" w:sz="0" w:space="0" w:color="auto"/>
            <w:left w:val="none" w:sz="0" w:space="0" w:color="auto"/>
            <w:bottom w:val="none" w:sz="0" w:space="0" w:color="auto"/>
            <w:right w:val="none" w:sz="0" w:space="0" w:color="auto"/>
          </w:divBdr>
        </w:div>
      </w:divsChild>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400046_R4-2321998.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2A6BFD72-0158-498C-83F4-CC29C28F8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115</TotalTime>
  <Pages>12</Pages>
  <Words>2859</Words>
  <Characters>21527</Characters>
  <Application>Microsoft Office Word</Application>
  <DocSecurity>0</DocSecurity>
  <Lines>179</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Oskar Myrberg</cp:lastModifiedBy>
  <cp:revision>979</cp:revision>
  <cp:lastPrinted>2008-02-02T23:09:00Z</cp:lastPrinted>
  <dcterms:created xsi:type="dcterms:W3CDTF">2023-09-02T23:30:00Z</dcterms:created>
  <dcterms:modified xsi:type="dcterms:W3CDTF">2024-10-03T13:00:00Z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